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959" w:rsidRPr="001B2F68" w:rsidRDefault="00733959" w:rsidP="000647DE">
      <w:pPr>
        <w:jc w:val="right"/>
        <w:rPr>
          <w:sz w:val="24"/>
          <w:szCs w:val="24"/>
        </w:rPr>
      </w:pPr>
      <w:r w:rsidRPr="001B2F68">
        <w:rPr>
          <w:sz w:val="24"/>
          <w:szCs w:val="24"/>
        </w:rPr>
        <w:t xml:space="preserve">Приложение 3 к постановлению </w:t>
      </w:r>
    </w:p>
    <w:p w:rsidR="00733959" w:rsidRPr="001B2F68" w:rsidRDefault="00733959" w:rsidP="000647DE">
      <w:pPr>
        <w:jc w:val="right"/>
        <w:rPr>
          <w:sz w:val="24"/>
          <w:szCs w:val="24"/>
        </w:rPr>
      </w:pPr>
      <w:r w:rsidRPr="001B2F68">
        <w:rPr>
          <w:sz w:val="24"/>
          <w:szCs w:val="24"/>
        </w:rPr>
        <w:t>Администрации города Ржева</w:t>
      </w:r>
    </w:p>
    <w:p w:rsidR="00733959" w:rsidRPr="001B2F68" w:rsidRDefault="00733959" w:rsidP="000647DE">
      <w:pPr>
        <w:jc w:val="right"/>
        <w:rPr>
          <w:sz w:val="24"/>
          <w:szCs w:val="24"/>
        </w:rPr>
      </w:pPr>
      <w:r w:rsidRPr="001B2F68">
        <w:rPr>
          <w:sz w:val="24"/>
          <w:szCs w:val="24"/>
        </w:rPr>
        <w:t>Тверской области</w:t>
      </w:r>
    </w:p>
    <w:p w:rsidR="00733959" w:rsidRPr="001B2F68" w:rsidRDefault="00733959" w:rsidP="000647DE">
      <w:pPr>
        <w:ind w:right="-2"/>
        <w:jc w:val="right"/>
        <w:rPr>
          <w:sz w:val="24"/>
        </w:rPr>
      </w:pPr>
      <w:r w:rsidRPr="001B2F68">
        <w:rPr>
          <w:sz w:val="24"/>
          <w:szCs w:val="24"/>
        </w:rPr>
        <w:t xml:space="preserve">  от </w:t>
      </w:r>
      <w:r>
        <w:rPr>
          <w:sz w:val="24"/>
          <w:szCs w:val="24"/>
        </w:rPr>
        <w:t xml:space="preserve">27.12.2017 </w:t>
      </w:r>
      <w:r w:rsidRPr="001B2F68">
        <w:rPr>
          <w:sz w:val="24"/>
          <w:szCs w:val="24"/>
        </w:rPr>
        <w:t xml:space="preserve"> №  </w:t>
      </w:r>
      <w:r>
        <w:rPr>
          <w:sz w:val="24"/>
          <w:szCs w:val="24"/>
        </w:rPr>
        <w:t>1210</w:t>
      </w:r>
    </w:p>
    <w:p w:rsidR="00733959" w:rsidRPr="001B2F68" w:rsidRDefault="00733959" w:rsidP="000647DE">
      <w:pPr>
        <w:ind w:right="-2"/>
        <w:jc w:val="right"/>
        <w:rPr>
          <w:sz w:val="24"/>
        </w:rPr>
      </w:pPr>
    </w:p>
    <w:p w:rsidR="00733959" w:rsidRPr="001B2F68" w:rsidRDefault="00733959" w:rsidP="000647DE">
      <w:pPr>
        <w:ind w:right="-2"/>
        <w:jc w:val="right"/>
        <w:rPr>
          <w:sz w:val="24"/>
        </w:rPr>
      </w:pPr>
    </w:p>
    <w:p w:rsidR="00733959" w:rsidRPr="001B2F68" w:rsidRDefault="00733959" w:rsidP="000647DE">
      <w:pPr>
        <w:ind w:right="-2"/>
        <w:jc w:val="right"/>
        <w:rPr>
          <w:sz w:val="24"/>
        </w:rPr>
      </w:pPr>
    </w:p>
    <w:p w:rsidR="00733959" w:rsidRPr="001B2F68" w:rsidRDefault="00733959" w:rsidP="000647DE">
      <w:pPr>
        <w:jc w:val="right"/>
        <w:rPr>
          <w:sz w:val="24"/>
          <w:szCs w:val="24"/>
        </w:rPr>
      </w:pPr>
      <w:r w:rsidRPr="001B2F68">
        <w:rPr>
          <w:sz w:val="24"/>
          <w:szCs w:val="24"/>
        </w:rPr>
        <w:t xml:space="preserve">Форма заявки </w:t>
      </w:r>
    </w:p>
    <w:p w:rsidR="00733959" w:rsidRPr="001B2F68" w:rsidRDefault="00733959" w:rsidP="000647DE">
      <w:pPr>
        <w:rPr>
          <w:i/>
          <w:sz w:val="24"/>
          <w:szCs w:val="24"/>
        </w:rPr>
      </w:pPr>
    </w:p>
    <w:p w:rsidR="00733959" w:rsidRPr="001B2F68" w:rsidRDefault="00733959" w:rsidP="000647DE">
      <w:pPr>
        <w:jc w:val="right"/>
        <w:rPr>
          <w:b/>
          <w:bCs/>
          <w:i/>
          <w:sz w:val="24"/>
          <w:szCs w:val="24"/>
        </w:rPr>
      </w:pPr>
      <w:r w:rsidRPr="001B2F68">
        <w:rPr>
          <w:i/>
          <w:sz w:val="24"/>
          <w:szCs w:val="24"/>
        </w:rPr>
        <w:t>Оформляется на официальном бланке заказчика</w:t>
      </w:r>
    </w:p>
    <w:p w:rsidR="00733959" w:rsidRPr="001B2F68" w:rsidRDefault="00733959" w:rsidP="000647DE">
      <w:pPr>
        <w:rPr>
          <w:sz w:val="18"/>
          <w:szCs w:val="18"/>
        </w:rPr>
      </w:pPr>
    </w:p>
    <w:p w:rsidR="00733959" w:rsidRPr="001B2F68" w:rsidRDefault="00733959" w:rsidP="000647DE">
      <w:pPr>
        <w:ind w:right="-2"/>
        <w:jc w:val="right"/>
        <w:rPr>
          <w:sz w:val="24"/>
          <w:szCs w:val="24"/>
        </w:rPr>
      </w:pPr>
    </w:p>
    <w:p w:rsidR="00733959" w:rsidRPr="001B2F68" w:rsidRDefault="00733959" w:rsidP="001551E6">
      <w:pPr>
        <w:ind w:right="-2"/>
        <w:jc w:val="right"/>
        <w:rPr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65pt;margin-top:9.15pt;width:315pt;height:48.8pt;z-index:251658240" stroked="f">
            <v:textbox style="mso-next-textbox:#_x0000_s1026">
              <w:txbxContent>
                <w:p w:rsidR="00733959" w:rsidRPr="003442AA" w:rsidRDefault="00733959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В уполномоченный орган – </w:t>
                  </w:r>
                </w:p>
                <w:p w:rsidR="00733959" w:rsidRPr="003442AA" w:rsidRDefault="00733959" w:rsidP="001C40ED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  <w:r w:rsidRPr="003442AA">
                    <w:rPr>
                      <w:b/>
                      <w:bCs/>
                      <w:sz w:val="24"/>
                      <w:szCs w:val="24"/>
                    </w:rPr>
                    <w:t xml:space="preserve">Отдел закупок администрации города Ржева  </w:t>
                  </w:r>
                </w:p>
                <w:p w:rsidR="00733959" w:rsidRPr="006D6785" w:rsidRDefault="00733959" w:rsidP="001C40ED">
                  <w:pPr>
                    <w:jc w:val="right"/>
                  </w:pPr>
                </w:p>
              </w:txbxContent>
            </v:textbox>
          </v:shape>
        </w:pict>
      </w:r>
    </w:p>
    <w:p w:rsidR="00733959" w:rsidRPr="001B2F68" w:rsidRDefault="00733959" w:rsidP="00735E7C">
      <w:pPr>
        <w:jc w:val="right"/>
        <w:rPr>
          <w:b/>
          <w:bCs/>
          <w:sz w:val="24"/>
          <w:szCs w:val="24"/>
        </w:rPr>
      </w:pPr>
    </w:p>
    <w:p w:rsidR="00733959" w:rsidRPr="001B2F68" w:rsidRDefault="00733959" w:rsidP="00735E7C">
      <w:pPr>
        <w:jc w:val="right"/>
        <w:rPr>
          <w:b/>
          <w:bCs/>
          <w:sz w:val="24"/>
          <w:szCs w:val="24"/>
        </w:rPr>
      </w:pPr>
    </w:p>
    <w:p w:rsidR="00733959" w:rsidRPr="001B2F68" w:rsidRDefault="00733959" w:rsidP="00735E7C">
      <w:pPr>
        <w:jc w:val="right"/>
        <w:rPr>
          <w:b/>
          <w:bCs/>
          <w:sz w:val="24"/>
          <w:szCs w:val="24"/>
        </w:rPr>
      </w:pPr>
    </w:p>
    <w:p w:rsidR="00733959" w:rsidRPr="001B2F68" w:rsidRDefault="00733959" w:rsidP="00735E7C">
      <w:pPr>
        <w:jc w:val="right"/>
        <w:rPr>
          <w:b/>
          <w:bCs/>
          <w:sz w:val="24"/>
          <w:szCs w:val="24"/>
        </w:rPr>
      </w:pPr>
    </w:p>
    <w:p w:rsidR="00733959" w:rsidRPr="001B2F68" w:rsidRDefault="00733959" w:rsidP="00735E7C">
      <w:pPr>
        <w:jc w:val="right"/>
        <w:rPr>
          <w:b/>
          <w:bCs/>
          <w:sz w:val="24"/>
          <w:szCs w:val="24"/>
        </w:rPr>
      </w:pPr>
    </w:p>
    <w:p w:rsidR="00733959" w:rsidRPr="001B2F68" w:rsidRDefault="00733959" w:rsidP="00735E7C">
      <w:pPr>
        <w:rPr>
          <w:sz w:val="18"/>
          <w:szCs w:val="18"/>
        </w:rPr>
      </w:pPr>
    </w:p>
    <w:p w:rsidR="00733959" w:rsidRPr="001B2F68" w:rsidRDefault="00733959" w:rsidP="00E66435">
      <w:pPr>
        <w:ind w:firstLine="567"/>
        <w:jc w:val="both"/>
        <w:rPr>
          <w:b/>
          <w:bCs/>
          <w:sz w:val="24"/>
          <w:szCs w:val="24"/>
        </w:rPr>
      </w:pPr>
    </w:p>
    <w:p w:rsidR="00733959" w:rsidRPr="001B2F68" w:rsidRDefault="00733959" w:rsidP="00DD3C21">
      <w:r w:rsidRPr="001B2F68">
        <w:t xml:space="preserve">                               </w:t>
      </w:r>
    </w:p>
    <w:p w:rsidR="00733959" w:rsidRPr="001B2F68" w:rsidRDefault="00733959" w:rsidP="00DD3C21"/>
    <w:p w:rsidR="00733959" w:rsidRPr="001B2F68" w:rsidRDefault="00733959" w:rsidP="00DD3C21"/>
    <w:p w:rsidR="00733959" w:rsidRPr="001B2F68" w:rsidRDefault="00733959" w:rsidP="00DD3C21"/>
    <w:p w:rsidR="00733959" w:rsidRPr="001B2F68" w:rsidRDefault="00733959" w:rsidP="00DD3C21"/>
    <w:p w:rsidR="00733959" w:rsidRPr="001B2F68" w:rsidRDefault="00733959" w:rsidP="00DD3C21"/>
    <w:p w:rsidR="00733959" w:rsidRPr="001B2F68" w:rsidRDefault="00733959" w:rsidP="00726AA3">
      <w:pPr>
        <w:jc w:val="center"/>
        <w:rPr>
          <w:b/>
          <w:bCs/>
          <w:sz w:val="28"/>
          <w:szCs w:val="28"/>
        </w:rPr>
      </w:pPr>
    </w:p>
    <w:p w:rsidR="00733959" w:rsidRPr="001B2F68" w:rsidRDefault="00733959" w:rsidP="00726AA3">
      <w:pPr>
        <w:jc w:val="center"/>
        <w:rPr>
          <w:b/>
          <w:bCs/>
          <w:sz w:val="10"/>
          <w:szCs w:val="10"/>
        </w:rPr>
      </w:pPr>
    </w:p>
    <w:p w:rsidR="00733959" w:rsidRPr="001B2F68" w:rsidRDefault="00733959" w:rsidP="00726AA3">
      <w:pPr>
        <w:jc w:val="center"/>
        <w:rPr>
          <w:b/>
          <w:bCs/>
          <w:sz w:val="28"/>
          <w:szCs w:val="28"/>
        </w:rPr>
      </w:pPr>
      <w:r w:rsidRPr="001B2F68">
        <w:rPr>
          <w:b/>
          <w:bCs/>
          <w:sz w:val="28"/>
          <w:szCs w:val="28"/>
        </w:rPr>
        <w:t>ЗАЯВКА</w:t>
      </w:r>
    </w:p>
    <w:p w:rsidR="00733959" w:rsidRPr="001B2F68" w:rsidRDefault="00733959" w:rsidP="0061755D">
      <w:pPr>
        <w:spacing w:after="120"/>
        <w:jc w:val="center"/>
        <w:rPr>
          <w:b/>
          <w:bCs/>
          <w:sz w:val="28"/>
          <w:szCs w:val="28"/>
        </w:rPr>
      </w:pPr>
      <w:r w:rsidRPr="001B2F68">
        <w:rPr>
          <w:b/>
          <w:bCs/>
          <w:sz w:val="28"/>
          <w:szCs w:val="28"/>
        </w:rPr>
        <w:t xml:space="preserve">на организацию и проведение запроса котировок                                                     на право заключения контракта в сфере закупок товаров, работ, услуг для обеспечения муниципальных нужд города Ржева  </w:t>
      </w:r>
    </w:p>
    <w:p w:rsidR="00733959" w:rsidRPr="001B2F68" w:rsidRDefault="00733959" w:rsidP="0061755D">
      <w:pPr>
        <w:jc w:val="center"/>
        <w:rPr>
          <w:b/>
          <w:bCs/>
          <w:sz w:val="24"/>
          <w:szCs w:val="24"/>
        </w:rPr>
      </w:pPr>
    </w:p>
    <w:p w:rsidR="00733959" w:rsidRPr="001B2F68" w:rsidRDefault="00733959" w:rsidP="0061755D">
      <w:pPr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1. Заказчик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  <w:vertAlign w:val="subscript"/>
        </w:rPr>
      </w:pPr>
      <w:r w:rsidRPr="001B2F68">
        <w:rPr>
          <w:sz w:val="24"/>
          <w:szCs w:val="24"/>
        </w:rPr>
        <w:t xml:space="preserve"> _________________________________________________________</w:t>
      </w:r>
    </w:p>
    <w:p w:rsidR="00733959" w:rsidRPr="001B2F68" w:rsidRDefault="00733959" w:rsidP="00ED1718">
      <w:pPr>
        <w:tabs>
          <w:tab w:val="left" w:pos="720"/>
        </w:tabs>
        <w:rPr>
          <w:sz w:val="24"/>
          <w:szCs w:val="24"/>
          <w:vertAlign w:val="subscript"/>
        </w:rPr>
      </w:pPr>
      <w:r w:rsidRPr="001B2F68">
        <w:rPr>
          <w:sz w:val="24"/>
          <w:szCs w:val="24"/>
          <w:vertAlign w:val="subscript"/>
        </w:rPr>
        <w:t xml:space="preserve">                                    (полное наименование)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ИНН __________, КПП __________, ОГРН 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Место нахождения: __________________________________________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Почтовый адрес: ____________________________________________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Адрес электронной почты: ___________________________________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Номер контактного телефона:_________________________________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2. Тип закупки (первичная / повторная): ___________________________</w:t>
      </w:r>
    </w:p>
    <w:p w:rsidR="00733959" w:rsidRPr="001B2F68" w:rsidRDefault="00733959" w:rsidP="000647DE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 xml:space="preserve">Номер и дата извещения первичной закупки в ЕИС </w:t>
      </w:r>
      <w:r w:rsidRPr="001B2F68">
        <w:rPr>
          <w:bCs/>
          <w:i/>
          <w:sz w:val="24"/>
          <w:szCs w:val="24"/>
        </w:rPr>
        <w:t>(указывается при осуществлении повторной закупки)</w:t>
      </w:r>
      <w:r w:rsidRPr="001B2F68">
        <w:rPr>
          <w:b/>
          <w:bCs/>
          <w:sz w:val="24"/>
          <w:szCs w:val="24"/>
        </w:rPr>
        <w:t>: ___________________________</w:t>
      </w:r>
    </w:p>
    <w:p w:rsidR="00733959" w:rsidRPr="001B2F68" w:rsidRDefault="00733959" w:rsidP="000647DE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3. Информация о контрактной службе (контрактном управляющем), ответственном за заключение контракта:______________________________________________________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_____________________________________________________________________________</w:t>
      </w:r>
    </w:p>
    <w:p w:rsidR="00733959" w:rsidRPr="001B2F68" w:rsidRDefault="00733959" w:rsidP="00735E7C">
      <w:pPr>
        <w:tabs>
          <w:tab w:val="left" w:pos="720"/>
        </w:tabs>
        <w:jc w:val="both"/>
        <w:rPr>
          <w:sz w:val="10"/>
          <w:szCs w:val="10"/>
        </w:rPr>
      </w:pP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4. Предмет контракта: ________________________________________________________</w:t>
      </w: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4637AB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b/>
          <w:bCs/>
          <w:sz w:val="24"/>
          <w:szCs w:val="24"/>
        </w:rPr>
        <w:t>Код по ОКПД 2:_______________________________________________________________</w:t>
      </w:r>
    </w:p>
    <w:p w:rsidR="00733959" w:rsidRPr="001B2F68" w:rsidRDefault="00733959" w:rsidP="004637AB">
      <w:pPr>
        <w:tabs>
          <w:tab w:val="left" w:pos="720"/>
        </w:tabs>
        <w:jc w:val="both"/>
        <w:rPr>
          <w:sz w:val="10"/>
          <w:szCs w:val="10"/>
        </w:rPr>
      </w:pP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5. Источник финансирования заказа и лимит финансирования (в т.ч. КБК):</w:t>
      </w:r>
    </w:p>
    <w:p w:rsidR="00733959" w:rsidRPr="001B2F68" w:rsidRDefault="00733959" w:rsidP="00570748">
      <w:pPr>
        <w:pStyle w:val="a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B2F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3959" w:rsidRPr="001B2F68" w:rsidRDefault="00733959" w:rsidP="00570748">
      <w:pPr>
        <w:pStyle w:val="a"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33959" w:rsidRPr="001B2F68" w:rsidRDefault="00733959" w:rsidP="005C2191">
      <w:pPr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6. Идентификационный код закупки</w:t>
      </w:r>
      <w:r w:rsidRPr="001B2F68">
        <w:rPr>
          <w:b/>
          <w:sz w:val="24"/>
          <w:szCs w:val="24"/>
        </w:rPr>
        <w:t xml:space="preserve"> (ИКЗ) по Плану-графику закупок товаров, работ, услуг для обеспечения нужд субъекта Российской Федерации и муниципальных нужд на соответствующий финансовый год</w:t>
      </w:r>
      <w:r w:rsidRPr="001B2F68">
        <w:rPr>
          <w:b/>
          <w:bCs/>
          <w:sz w:val="24"/>
          <w:szCs w:val="24"/>
        </w:rPr>
        <w:t>: ____________________________</w:t>
      </w:r>
    </w:p>
    <w:p w:rsidR="00733959" w:rsidRPr="001B2F68" w:rsidRDefault="00733959" w:rsidP="00E46CD3">
      <w:pPr>
        <w:pStyle w:val="a"/>
        <w:snapToGrid w:val="0"/>
        <w:jc w:val="both"/>
        <w:rPr>
          <w:rFonts w:ascii="Times New Roman" w:hAnsi="Times New Roman" w:cs="Times New Roman"/>
          <w:sz w:val="10"/>
          <w:szCs w:val="10"/>
        </w:rPr>
      </w:pPr>
    </w:p>
    <w:p w:rsidR="00733959" w:rsidRPr="001B2F68" w:rsidRDefault="00733959" w:rsidP="004637AB">
      <w:pPr>
        <w:pStyle w:val="a"/>
        <w:snapToGri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2F68">
        <w:rPr>
          <w:rFonts w:ascii="Times New Roman" w:hAnsi="Times New Roman" w:cs="Times New Roman"/>
          <w:b/>
          <w:bCs/>
          <w:sz w:val="24"/>
          <w:szCs w:val="24"/>
        </w:rPr>
        <w:t>7. Описание объекта закупки в соответствии со статьей 33 Федерального закона от 05.04.2013 № 44-ФЗ «О контрактной системе в сфере закупок товаров, услуг для обеспечения государственных и муниципальных нужд» (далее - Федеральный закон № 44-ФЗ), в т. ч. количество поставляемых товаров, объём выполняемых работ (оказываемых услуг), требования, установленные заказчиком к качеству, техническим характеристикам товара (работ, услуг), требования к их безопасности, требования к функциональным характеристикам товара, к размерам, упаковке, отгрузке товара, требования к результатам работ и иные показатели, связанные с определением соответствия поставляемого товара (выполняемых работ, оказываемых услуг) потребностям заказчика:</w:t>
      </w:r>
      <w:r w:rsidRPr="001B2F68">
        <w:rPr>
          <w:sz w:val="24"/>
          <w:szCs w:val="24"/>
        </w:rPr>
        <w:t xml:space="preserve"> ____________________</w:t>
      </w:r>
    </w:p>
    <w:p w:rsidR="00733959" w:rsidRPr="001B2F68" w:rsidRDefault="00733959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733959" w:rsidRPr="001B2F68" w:rsidRDefault="00733959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3959" w:rsidRPr="001B2F68" w:rsidRDefault="00733959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2F68">
        <w:rPr>
          <w:rFonts w:ascii="Times New Roman" w:hAnsi="Times New Roman" w:cs="Times New Roman"/>
          <w:b/>
          <w:bCs/>
          <w:sz w:val="24"/>
          <w:szCs w:val="24"/>
        </w:rPr>
        <w:t>8. Начальная (максимальная) цена контракта</w:t>
      </w:r>
    </w:p>
    <w:p w:rsidR="00733959" w:rsidRPr="001B2F68" w:rsidRDefault="00733959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49"/>
        <w:gridCol w:w="1812"/>
        <w:gridCol w:w="1818"/>
        <w:gridCol w:w="1679"/>
        <w:gridCol w:w="1677"/>
      </w:tblGrid>
      <w:tr w:rsidR="00733959" w:rsidRPr="001B2F68" w:rsidTr="00264689">
        <w:trPr>
          <w:trHeight w:val="340"/>
        </w:trPr>
        <w:tc>
          <w:tcPr>
            <w:tcW w:w="3049" w:type="dxa"/>
            <w:vMerge w:val="restart"/>
          </w:tcPr>
          <w:p w:rsidR="00733959" w:rsidRPr="001B2F68" w:rsidRDefault="00733959" w:rsidP="00264689">
            <w:pPr>
              <w:pStyle w:val="a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 контракта</w:t>
            </w:r>
          </w:p>
        </w:tc>
        <w:tc>
          <w:tcPr>
            <w:tcW w:w="1812" w:type="dxa"/>
            <w:vMerge w:val="restart"/>
          </w:tcPr>
          <w:p w:rsidR="00733959" w:rsidRPr="001B2F68" w:rsidRDefault="00733959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1B2F68">
              <w:rPr>
                <w:rFonts w:eastAsia="Arial Unicode MS"/>
                <w:kern w:val="2"/>
                <w:sz w:val="24"/>
                <w:szCs w:val="24"/>
                <w:lang w:eastAsia="ar-SA"/>
              </w:rPr>
              <w:t>Начальная</w:t>
            </w:r>
          </w:p>
          <w:p w:rsidR="00733959" w:rsidRPr="001B2F68" w:rsidRDefault="00733959" w:rsidP="007F2517">
            <w:pPr>
              <w:pStyle w:val="NoSpacing"/>
              <w:jc w:val="center"/>
              <w:rPr>
                <w:rFonts w:eastAsia="Arial Unicode MS"/>
                <w:kern w:val="2"/>
                <w:sz w:val="24"/>
                <w:szCs w:val="24"/>
                <w:lang w:eastAsia="ar-SA"/>
              </w:rPr>
            </w:pPr>
            <w:r w:rsidRPr="001B2F68">
              <w:rPr>
                <w:rFonts w:eastAsia="Arial Unicode MS"/>
                <w:kern w:val="2"/>
                <w:sz w:val="24"/>
                <w:szCs w:val="24"/>
                <w:lang w:eastAsia="ar-SA"/>
              </w:rPr>
              <w:t>(максимальная) цена контракта.</w:t>
            </w:r>
          </w:p>
          <w:p w:rsidR="00733959" w:rsidRPr="001B2F68" w:rsidRDefault="00733959" w:rsidP="007F2517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Всего, рублей</w:t>
            </w:r>
          </w:p>
        </w:tc>
        <w:tc>
          <w:tcPr>
            <w:tcW w:w="5174" w:type="dxa"/>
            <w:gridSpan w:val="3"/>
            <w:tcBorders>
              <w:bottom w:val="single" w:sz="4" w:space="0" w:color="auto"/>
            </w:tcBorders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33959" w:rsidRPr="001B2F68" w:rsidTr="00264689">
        <w:trPr>
          <w:trHeight w:val="353"/>
        </w:trPr>
        <w:tc>
          <w:tcPr>
            <w:tcW w:w="3049" w:type="dxa"/>
            <w:vMerge/>
          </w:tcPr>
          <w:p w:rsidR="00733959" w:rsidRPr="001B2F68" w:rsidRDefault="00733959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733959" w:rsidRPr="001B2F68" w:rsidRDefault="00733959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</w:tcBorders>
          </w:tcPr>
          <w:p w:rsidR="00733959" w:rsidRPr="001B2F68" w:rsidRDefault="00733959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959" w:rsidRPr="001B2F68" w:rsidRDefault="00733959" w:rsidP="00C754ED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20__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</w:tcBorders>
          </w:tcPr>
          <w:p w:rsidR="00733959" w:rsidRPr="001B2F68" w:rsidRDefault="00733959" w:rsidP="006D7085">
            <w:pPr>
              <w:pStyle w:val="ListParagraph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Плановые периоды</w:t>
            </w:r>
          </w:p>
        </w:tc>
      </w:tr>
      <w:tr w:rsidR="00733959" w:rsidRPr="001B2F68" w:rsidTr="00264689">
        <w:tc>
          <w:tcPr>
            <w:tcW w:w="3049" w:type="dxa"/>
            <w:vMerge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vMerge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  <w:tc>
          <w:tcPr>
            <w:tcW w:w="1677" w:type="dxa"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F68">
              <w:rPr>
                <w:rFonts w:ascii="Times New Roman" w:hAnsi="Times New Roman" w:cs="Times New Roman"/>
                <w:sz w:val="24"/>
                <w:szCs w:val="24"/>
              </w:rPr>
              <w:t>20 __</w:t>
            </w:r>
          </w:p>
        </w:tc>
      </w:tr>
      <w:tr w:rsidR="00733959" w:rsidRPr="001B2F68" w:rsidTr="00264689">
        <w:tc>
          <w:tcPr>
            <w:tcW w:w="3049" w:type="dxa"/>
          </w:tcPr>
          <w:p w:rsidR="00733959" w:rsidRPr="001B2F68" w:rsidRDefault="00733959" w:rsidP="003D13E9">
            <w:pPr>
              <w:tabs>
                <w:tab w:val="left" w:pos="720"/>
              </w:tabs>
              <w:jc w:val="both"/>
            </w:pPr>
          </w:p>
        </w:tc>
        <w:tc>
          <w:tcPr>
            <w:tcW w:w="1812" w:type="dxa"/>
          </w:tcPr>
          <w:p w:rsidR="00733959" w:rsidRPr="001B2F68" w:rsidRDefault="00733959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8" w:type="dxa"/>
          </w:tcPr>
          <w:p w:rsidR="00733959" w:rsidRPr="001B2F68" w:rsidRDefault="00733959" w:rsidP="00E14842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733959" w:rsidRPr="001B2F68" w:rsidRDefault="00733959" w:rsidP="0023490B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F6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677" w:type="dxa"/>
          </w:tcPr>
          <w:p w:rsidR="00733959" w:rsidRPr="001B2F68" w:rsidRDefault="00733959" w:rsidP="006D7085">
            <w:pPr>
              <w:pStyle w:val="ListParagraph"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2F6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733959" w:rsidRPr="001B2F68" w:rsidRDefault="00733959" w:rsidP="004637AB">
      <w:pPr>
        <w:pStyle w:val="a"/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733959" w:rsidRPr="001B2F68" w:rsidRDefault="00733959" w:rsidP="008D3761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b/>
          <w:bCs/>
          <w:sz w:val="24"/>
          <w:szCs w:val="24"/>
        </w:rPr>
        <w:t>Примечание.</w:t>
      </w:r>
      <w:r w:rsidRPr="001B2F68">
        <w:rPr>
          <w:sz w:val="24"/>
          <w:szCs w:val="24"/>
        </w:rPr>
        <w:t xml:space="preserve"> Цена контракта включает __________________________________________</w:t>
      </w:r>
    </w:p>
    <w:p w:rsidR="00733959" w:rsidRPr="001B2F68" w:rsidRDefault="00733959" w:rsidP="00FE3553">
      <w:pPr>
        <w:tabs>
          <w:tab w:val="left" w:pos="720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_____________________________________________________________________________</w:t>
      </w:r>
    </w:p>
    <w:p w:rsidR="00733959" w:rsidRPr="001B2F68" w:rsidRDefault="00733959" w:rsidP="00FE3553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570748">
      <w:pPr>
        <w:jc w:val="both"/>
        <w:rPr>
          <w:sz w:val="24"/>
          <w:szCs w:val="24"/>
        </w:rPr>
      </w:pPr>
      <w:r w:rsidRPr="001B2F68">
        <w:rPr>
          <w:b/>
          <w:bCs/>
          <w:sz w:val="24"/>
          <w:szCs w:val="24"/>
        </w:rPr>
        <w:t xml:space="preserve">9. Место поставки товаров (выполнения работ, оказания услуг): </w:t>
      </w:r>
      <w:r w:rsidRPr="001B2F68">
        <w:rPr>
          <w:sz w:val="24"/>
          <w:szCs w:val="24"/>
        </w:rPr>
        <w:t>_________________</w:t>
      </w:r>
    </w:p>
    <w:p w:rsidR="00733959" w:rsidRPr="001B2F68" w:rsidRDefault="00733959" w:rsidP="00570748">
      <w:pPr>
        <w:jc w:val="both"/>
        <w:rPr>
          <w:sz w:val="10"/>
          <w:szCs w:val="10"/>
        </w:rPr>
      </w:pPr>
    </w:p>
    <w:p w:rsidR="00733959" w:rsidRPr="001B2F68" w:rsidRDefault="00733959" w:rsidP="004637AB">
      <w:pPr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10. Сроки (периоды) поставки товара (выполнения работ, оказания услуг) либо график поставки товара (выполнения работ, оказания услуг):_____________________</w:t>
      </w:r>
    </w:p>
    <w:p w:rsidR="00733959" w:rsidRPr="001B2F68" w:rsidRDefault="00733959" w:rsidP="004637AB">
      <w:pPr>
        <w:jc w:val="both"/>
        <w:rPr>
          <w:b/>
          <w:bCs/>
          <w:sz w:val="24"/>
          <w:szCs w:val="24"/>
        </w:rPr>
      </w:pPr>
    </w:p>
    <w:p w:rsidR="00733959" w:rsidRPr="001B2F68" w:rsidRDefault="00733959" w:rsidP="00182730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1B2F68">
        <w:rPr>
          <w:b/>
          <w:bCs/>
          <w:kern w:val="24"/>
          <w:sz w:val="24"/>
          <w:szCs w:val="24"/>
        </w:rPr>
        <w:t>11. Сроки исполнения контракта:_______________________________________________</w:t>
      </w: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1B2F68">
        <w:rPr>
          <w:b/>
          <w:bCs/>
          <w:kern w:val="24"/>
          <w:sz w:val="24"/>
          <w:szCs w:val="24"/>
        </w:rPr>
        <w:t>12. Форма, сроки и порядок оплаты товара (работ, услуг):</w:t>
      </w: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kern w:val="24"/>
          <w:sz w:val="24"/>
          <w:szCs w:val="24"/>
        </w:rPr>
      </w:pPr>
      <w:r w:rsidRPr="001B2F68">
        <w:rPr>
          <w:b/>
          <w:bCs/>
          <w:kern w:val="24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33959" w:rsidRPr="001B2F68" w:rsidRDefault="00733959" w:rsidP="004637AB">
      <w:pPr>
        <w:tabs>
          <w:tab w:val="left" w:pos="720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862157">
      <w:pPr>
        <w:tabs>
          <w:tab w:val="left" w:pos="720"/>
        </w:tabs>
        <w:jc w:val="both"/>
        <w:rPr>
          <w:sz w:val="24"/>
          <w:szCs w:val="24"/>
          <w:u w:val="single"/>
        </w:rPr>
      </w:pPr>
      <w:r w:rsidRPr="001B2F68">
        <w:rPr>
          <w:b/>
          <w:bCs/>
          <w:sz w:val="24"/>
          <w:szCs w:val="24"/>
        </w:rPr>
        <w:t>13. Сведения о размере обеспечения исполнения контракта, порядке предоставления такого обеспечения, требованиях к такому обеспечению, а также информация о банковском сопровождении контракта в соответствии со статьей 35 Федерального закона № 44-ФЗ, в том числе информация о казначейском сопровождении контракта:</w:t>
      </w:r>
      <w:r w:rsidRPr="001B2F68">
        <w:rPr>
          <w:sz w:val="24"/>
          <w:szCs w:val="24"/>
          <w:u w:val="single"/>
        </w:rPr>
        <w:t>___________________________</w:t>
      </w:r>
    </w:p>
    <w:p w:rsidR="00733959" w:rsidRPr="001B2F68" w:rsidRDefault="00733959" w:rsidP="004637AB">
      <w:pPr>
        <w:pStyle w:val="a"/>
        <w:jc w:val="both"/>
        <w:rPr>
          <w:rFonts w:ascii="Times New Roman" w:hAnsi="Times New Roman" w:cs="Times New Roman"/>
          <w:sz w:val="10"/>
          <w:szCs w:val="10"/>
        </w:rPr>
      </w:pPr>
    </w:p>
    <w:p w:rsidR="00733959" w:rsidRPr="001B2F68" w:rsidRDefault="00733959" w:rsidP="000647DE">
      <w:pPr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15. Преимущества, предоставляемые заказчиком в соответствии со статьями 28-30 Федерального закона № 44-ФЗ:</w:t>
      </w:r>
      <w:r w:rsidRPr="001B2F68">
        <w:rPr>
          <w:sz w:val="24"/>
          <w:szCs w:val="24"/>
          <w:u w:val="single"/>
        </w:rPr>
        <w:t>________________________________________________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16. Требования, предъявляемые законодательством Российской Федерации к лицам, осуществляющим поставки товаров, выполнение работ, оказание услуг, являющихся предметом закупки:______________________________________________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17. Требования к гарантийным обязательствам:__________________________________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spacing w:line="240" w:lineRule="atLeast"/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18. Информация о возможности заказчика изменить условия контракта в соответствии с положениями Федерального закона № 44-ФЗ:______________________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19. Возможность заказчика увеличить количество поставляемого товара при заключении контракта в соответствии с ч. 18 ст. 34 Федерального закона № 44-ФЗ:____________________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20. Информация о возможности одностороннего отказа от исполнения контракта в соответствии с положениями частей 8-26 статьи 95 Федерального закона № 44-ФЗ, при этом основания для одностороннего расторжения контракта должны быть определены в соответствии с гражданским законодательством и указаны в проекте контракта:__________________________________________________________________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21. 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данные условия, запреты, ограничения установлены заказчиком в соответствии со статьей 14 Федерального закона № 44-ФЗ:__________________________________________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22. Виды и объемы работ по строительству, реконструкции объектов капитального строительства из числа видов работ, утвержденных Постановлением Правительства РФ от 15.05.2017 № 570, которые подрядчик обязан выполнить самостоятельно без привлечения других лиц к исполнению своих обязательств по контракту не менее 15 процентов цены контракта: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Виды и объемы работ, которые подрядчик обязан выполнить самостоятельно без привлечения других лиц к исполнению своих обязательств по контракту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78"/>
        <w:gridCol w:w="5792"/>
        <w:gridCol w:w="2875"/>
      </w:tblGrid>
      <w:tr w:rsidR="00733959" w:rsidRPr="001B2F68" w:rsidTr="006F07CC">
        <w:trPr>
          <w:trHeight w:val="15"/>
          <w:tblCellSpacing w:w="15" w:type="dxa"/>
        </w:trPr>
        <w:tc>
          <w:tcPr>
            <w:tcW w:w="739" w:type="dxa"/>
            <w:vAlign w:val="center"/>
          </w:tcPr>
          <w:p w:rsidR="00733959" w:rsidRPr="001B2F68" w:rsidRDefault="00733959" w:rsidP="006F07CC">
            <w:pPr>
              <w:rPr>
                <w:sz w:val="2"/>
                <w:szCs w:val="24"/>
              </w:rPr>
            </w:pPr>
          </w:p>
        </w:tc>
        <w:tc>
          <w:tcPr>
            <w:tcW w:w="6098" w:type="dxa"/>
            <w:vAlign w:val="center"/>
          </w:tcPr>
          <w:p w:rsidR="00733959" w:rsidRPr="001B2F68" w:rsidRDefault="00733959" w:rsidP="006F07CC">
            <w:pPr>
              <w:rPr>
                <w:sz w:val="2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733959" w:rsidRPr="001B2F68" w:rsidRDefault="00733959" w:rsidP="006F07CC">
            <w:pPr>
              <w:rPr>
                <w:sz w:val="2"/>
                <w:szCs w:val="24"/>
              </w:rPr>
            </w:pPr>
          </w:p>
        </w:tc>
      </w:tr>
      <w:tr w:rsidR="00733959" w:rsidRPr="001B2F68" w:rsidTr="006F07CC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 xml:space="preserve">Виды работ 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 xml:space="preserve">Объем работ </w:t>
            </w:r>
          </w:p>
        </w:tc>
      </w:tr>
      <w:tr w:rsidR="00733959" w:rsidRPr="001B2F68" w:rsidTr="006F07CC">
        <w:trPr>
          <w:tblCellSpacing w:w="15" w:type="dxa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rPr>
                <w:sz w:val="24"/>
                <w:szCs w:val="24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rPr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33959" w:rsidRPr="001B2F68" w:rsidRDefault="00733959" w:rsidP="006F07CC">
            <w:pPr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23. Адрес электронной площадки в сети Интернет: ____________________</w:t>
      </w:r>
      <w:r w:rsidRPr="001B2F68">
        <w:rPr>
          <w:bCs/>
          <w:i/>
          <w:sz w:val="24"/>
          <w:szCs w:val="24"/>
        </w:rPr>
        <w:t>(для закупки в электронной форме)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24. Предложения о включении в состав комиссии по осуществлению закупок своих представителей: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ФИО:________________________________________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Должность: 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Тел:_________________________________________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25. Ответственное должностное лицо заказчика: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ФИО:________________________________________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Должность: 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Тел:_________________________________________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sz w:val="24"/>
          <w:szCs w:val="24"/>
        </w:rPr>
      </w:pPr>
      <w:r w:rsidRPr="001B2F68">
        <w:rPr>
          <w:b/>
          <w:bCs/>
          <w:sz w:val="24"/>
          <w:szCs w:val="24"/>
        </w:rPr>
        <w:t>26. Реквизиты счета для внесения обеспечения исполнения контракта (в случае, если участник закупки выбрал обеспечение исполнения контракта в виде залога денежных средств):___________________________________________________________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color w:val="FF0000"/>
          <w:sz w:val="10"/>
          <w:szCs w:val="10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sz w:val="24"/>
          <w:szCs w:val="24"/>
        </w:rPr>
      </w:pPr>
      <w:r w:rsidRPr="001B2F68">
        <w:rPr>
          <w:b/>
          <w:bCs/>
          <w:sz w:val="24"/>
          <w:szCs w:val="24"/>
        </w:rPr>
        <w:t>27. Примерный перечень прилагаемых документов: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FF0000"/>
          <w:sz w:val="24"/>
          <w:szCs w:val="24"/>
        </w:rPr>
      </w:pPr>
      <w:r w:rsidRPr="001B2F68">
        <w:rPr>
          <w:bCs/>
          <w:color w:val="FF0000"/>
          <w:sz w:val="24"/>
          <w:szCs w:val="24"/>
        </w:rPr>
        <w:t xml:space="preserve"> 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Приложение №1. Проект контракта.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Приложение № 2 Описание объекта закупки.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Приложение № 3. Обоснование начальной (максимальной) цены контракта.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Приложение № 4. Проектно-сметная документация, спецификация, техническое задание, эскизы, планы и т.д. в зависимости от специфики предмета закупки.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Приложение № 5. Сравнительная таблица соответствия требуемым характеристикам закупаемого товара нескольких производителей, товарных знаков и т.д., подтверждающая, что такие характеристики не влекут за собой ограничение количества участников закупки,  либо информацию о том, что не имеется другого способа, обеспечивающего более точное и четкое описание характеристик объекта закупки - в случаях, если в описании объекта закупки указываются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производителя. 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Приложение № 6. Положительное заключение государственной экспертизы на проектную документацию и результаты инженерных изысканий в случаях, предусматривающих наличие этой экспертизы согласно действующим нормам правовых актов в области градостроительства. </w:t>
      </w:r>
    </w:p>
    <w:p w:rsidR="00733959" w:rsidRPr="001B2F68" w:rsidRDefault="00733959" w:rsidP="000647DE">
      <w:pPr>
        <w:tabs>
          <w:tab w:val="left" w:pos="720"/>
        </w:tabs>
        <w:jc w:val="both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Приложение № 7. Заключение о достоверности определения сметной стоимости расположенных на территории города Ржева объектов капитального строительства (если такое заключение предусмотрено действующим законодательством Российской Федерации).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/>
          <w:bCs/>
          <w:color w:val="FF0000"/>
          <w:sz w:val="24"/>
          <w:szCs w:val="24"/>
        </w:rPr>
      </w:pPr>
    </w:p>
    <w:p w:rsidR="00733959" w:rsidRPr="001B2F68" w:rsidRDefault="00733959" w:rsidP="000647DE">
      <w:pPr>
        <w:tabs>
          <w:tab w:val="left" w:pos="360"/>
          <w:tab w:val="left" w:pos="825"/>
        </w:tabs>
        <w:jc w:val="both"/>
        <w:rPr>
          <w:sz w:val="24"/>
          <w:szCs w:val="24"/>
        </w:rPr>
      </w:pPr>
      <w:r w:rsidRPr="001B2F68">
        <w:rPr>
          <w:b/>
          <w:bCs/>
          <w:sz w:val="24"/>
          <w:szCs w:val="24"/>
        </w:rPr>
        <w:t xml:space="preserve">Руководитель Заказчика:  </w:t>
      </w:r>
      <w:r w:rsidRPr="001B2F68">
        <w:rPr>
          <w:sz w:val="24"/>
          <w:szCs w:val="24"/>
        </w:rPr>
        <w:t xml:space="preserve">                            _________________  __________________               </w:t>
      </w: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СОГЛАСОВАНО:</w:t>
      </w: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 xml:space="preserve">________________________                            _________________  __________________               </w:t>
      </w:r>
    </w:p>
    <w:p w:rsidR="00733959" w:rsidRPr="001B2F68" w:rsidRDefault="00733959" w:rsidP="000647DE">
      <w:pPr>
        <w:rPr>
          <w:sz w:val="16"/>
          <w:szCs w:val="16"/>
        </w:rPr>
      </w:pPr>
      <w:r w:rsidRPr="001B2F68">
        <w:rPr>
          <w:sz w:val="24"/>
          <w:szCs w:val="24"/>
        </w:rPr>
        <w:t xml:space="preserve"> 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 xml:space="preserve">________________________                            _________________  __________________       </w:t>
      </w: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1B2F68">
        <w:rPr>
          <w:bCs/>
          <w:color w:val="000000"/>
          <w:sz w:val="24"/>
          <w:szCs w:val="28"/>
        </w:rPr>
        <w:t>К настоящей форме заявки прилагаются рекомендуемые (примерные) бланки (формы) для заполнения приложений</w:t>
      </w:r>
      <w:r w:rsidRPr="001B2F68">
        <w:rPr>
          <w:rStyle w:val="FootnoteReference"/>
          <w:bCs/>
          <w:color w:val="000000"/>
          <w:sz w:val="24"/>
          <w:szCs w:val="28"/>
        </w:rPr>
        <w:footnoteReference w:id="2"/>
      </w:r>
      <w:r w:rsidRPr="001B2F68">
        <w:rPr>
          <w:bCs/>
          <w:color w:val="000000"/>
          <w:sz w:val="24"/>
          <w:szCs w:val="28"/>
        </w:rPr>
        <w:t>: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1B2F68">
        <w:rPr>
          <w:bCs/>
          <w:color w:val="000000"/>
          <w:sz w:val="24"/>
          <w:szCs w:val="28"/>
        </w:rPr>
        <w:t>1.Приложения при оформлении заявки на поставку товара.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1B2F68">
        <w:rPr>
          <w:bCs/>
          <w:color w:val="000000"/>
          <w:sz w:val="24"/>
          <w:szCs w:val="28"/>
        </w:rPr>
        <w:t>2.Приложения при оформлении заявки на выполнение работ.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  <w:r w:rsidRPr="001B2F68">
        <w:rPr>
          <w:bCs/>
          <w:color w:val="000000"/>
          <w:sz w:val="24"/>
          <w:szCs w:val="28"/>
        </w:rPr>
        <w:t>3.Приложения при оформлении заявки на оказание услуг.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both"/>
        <w:rPr>
          <w:bCs/>
          <w:color w:val="000000"/>
          <w:sz w:val="24"/>
          <w:szCs w:val="28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1B2F68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1B2F68">
        <w:rPr>
          <w:b/>
          <w:bCs/>
          <w:color w:val="000000"/>
          <w:sz w:val="24"/>
          <w:szCs w:val="28"/>
        </w:rPr>
        <w:t>при оформлении заявки на поставку товара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Описание объекта закупки (спецификация)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985"/>
        <w:gridCol w:w="4253"/>
        <w:gridCol w:w="992"/>
        <w:gridCol w:w="1133"/>
      </w:tblGrid>
      <w:tr w:rsidR="00733959" w:rsidRPr="001B2F68" w:rsidTr="006F07CC">
        <w:trPr>
          <w:cantSplit/>
          <w:trHeight w:val="3583"/>
        </w:trPr>
        <w:tc>
          <w:tcPr>
            <w:tcW w:w="567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09" w:type="dxa"/>
            <w:textDirection w:val="btLr"/>
          </w:tcPr>
          <w:p w:rsidR="00733959" w:rsidRPr="001B2F68" w:rsidRDefault="00733959" w:rsidP="006F07C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 xml:space="preserve">Код по (ОКПД2) ОК 034-2014 </w:t>
            </w:r>
          </w:p>
        </w:tc>
        <w:tc>
          <w:tcPr>
            <w:tcW w:w="1985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 xml:space="preserve">Наименование объекта закупки </w:t>
            </w:r>
          </w:p>
        </w:tc>
        <w:tc>
          <w:tcPr>
            <w:tcW w:w="4253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3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Кол-во (объем)</w:t>
            </w:r>
          </w:p>
        </w:tc>
      </w:tr>
      <w:tr w:rsidR="00733959" w:rsidRPr="001B2F68" w:rsidTr="006F07CC">
        <w:tc>
          <w:tcPr>
            <w:tcW w:w="567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i/>
                <w:sz w:val="24"/>
                <w:szCs w:val="24"/>
              </w:rPr>
              <w:t>Значения показателей, которые не могут изменяться:</w:t>
            </w:r>
            <w:r w:rsidRPr="001B2F68">
              <w:rPr>
                <w:sz w:val="24"/>
                <w:szCs w:val="24"/>
              </w:rPr>
              <w:t xml:space="preserve"> ______________</w:t>
            </w:r>
          </w:p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67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i/>
                <w:sz w:val="24"/>
                <w:szCs w:val="24"/>
              </w:rPr>
              <w:t>Максимальные и (или) минимальные значения показателей:_____________</w:t>
            </w:r>
          </w:p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67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67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709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733959" w:rsidRPr="001B2F68" w:rsidRDefault="00733959" w:rsidP="006F07C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Примечание: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733959" w:rsidRPr="001B2F68" w:rsidRDefault="00733959" w:rsidP="000647DE">
      <w:pPr>
        <w:jc w:val="both"/>
        <w:rPr>
          <w:sz w:val="24"/>
          <w:szCs w:val="24"/>
          <w:u w:val="single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u w:val="single"/>
        </w:rPr>
        <w:sectPr w:rsidR="00733959" w:rsidRPr="001B2F68" w:rsidSect="00310E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</w:t>
      </w:r>
      <w:r w:rsidRPr="001B2F68">
        <w:rPr>
          <w:sz w:val="24"/>
          <w:szCs w:val="24"/>
        </w:rPr>
        <w:tab/>
        <w:t>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Сравнительная таблица (рекомендуется для заполнения заказчиком)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5953"/>
        <w:gridCol w:w="2411"/>
        <w:gridCol w:w="2126"/>
        <w:gridCol w:w="1985"/>
      </w:tblGrid>
      <w:tr w:rsidR="00733959" w:rsidRPr="001B2F68" w:rsidTr="006F07CC">
        <w:trPr>
          <w:trHeight w:val="1373"/>
        </w:trPr>
        <w:tc>
          <w:tcPr>
            <w:tcW w:w="567" w:type="dxa"/>
            <w:vMerge w:val="restart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3" w:type="dxa"/>
            <w:vMerge w:val="restart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  <w:tc>
          <w:tcPr>
            <w:tcW w:w="6522" w:type="dxa"/>
            <w:gridSpan w:val="3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 (функциональные, технические, качественные характеристики, эксплуатационные характеристики объекта закупки (при необходимости)), показатели, позволяющие определить соответствие закупаемых товаров установленным заказчиком требованиям и значения таких показателей</w:t>
            </w:r>
          </w:p>
        </w:tc>
      </w:tr>
      <w:tr w:rsidR="00733959" w:rsidRPr="001B2F68" w:rsidTr="006F07CC">
        <w:trPr>
          <w:trHeight w:val="1693"/>
        </w:trPr>
        <w:tc>
          <w:tcPr>
            <w:tcW w:w="567" w:type="dxa"/>
            <w:vMerge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Наименование производителя №1:____________</w:t>
            </w:r>
          </w:p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Торговая марка:_________</w:t>
            </w:r>
          </w:p>
        </w:tc>
        <w:tc>
          <w:tcPr>
            <w:tcW w:w="2126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Наименование производителя №2:_________</w:t>
            </w:r>
          </w:p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Торговая марка:______</w:t>
            </w: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Наименование производителя №3:__________</w:t>
            </w:r>
          </w:p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Торговая марка:________</w:t>
            </w:r>
          </w:p>
        </w:tc>
      </w:tr>
      <w:tr w:rsidR="00733959" w:rsidRPr="001B2F68" w:rsidTr="006F07CC">
        <w:trPr>
          <w:trHeight w:val="594"/>
        </w:trPr>
        <w:tc>
          <w:tcPr>
            <w:tcW w:w="567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Значения показателей, которые не могут изменяться:________</w:t>
            </w:r>
          </w:p>
        </w:tc>
        <w:tc>
          <w:tcPr>
            <w:tcW w:w="2411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606"/>
        </w:trPr>
        <w:tc>
          <w:tcPr>
            <w:tcW w:w="567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733959" w:rsidRPr="001B2F68" w:rsidRDefault="00733959" w:rsidP="006F07CC">
            <w:pPr>
              <w:spacing w:line="100" w:lineRule="atLeast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Максимальные и (или) минимальные значения показателей:___________</w:t>
            </w:r>
          </w:p>
        </w:tc>
        <w:tc>
          <w:tcPr>
            <w:tcW w:w="2411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…</w:t>
            </w:r>
          </w:p>
        </w:tc>
        <w:tc>
          <w:tcPr>
            <w:tcW w:w="184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ind w:left="-284"/>
        <w:jc w:val="both"/>
        <w:rPr>
          <w:sz w:val="24"/>
          <w:szCs w:val="24"/>
        </w:rPr>
      </w:pPr>
    </w:p>
    <w:p w:rsidR="00733959" w:rsidRPr="001B2F68" w:rsidRDefault="00733959" w:rsidP="000647DE">
      <w:pPr>
        <w:ind w:left="-284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Примечание: Данную таблицу рекомендуется предоставлять в составе заявки в целях подтверждения отсутствия нарушений ст.17 Федерального закона от 26.07.2006 №135-ФЗ  «О защите конкуренции».</w:t>
      </w:r>
    </w:p>
    <w:p w:rsidR="00733959" w:rsidRPr="001B2F68" w:rsidRDefault="00733959" w:rsidP="000647DE">
      <w:pPr>
        <w:ind w:left="-284"/>
        <w:jc w:val="both"/>
        <w:rPr>
          <w:sz w:val="24"/>
          <w:szCs w:val="24"/>
        </w:rPr>
      </w:pPr>
    </w:p>
    <w:p w:rsidR="00733959" w:rsidRPr="001B2F68" w:rsidRDefault="00733959" w:rsidP="000647DE">
      <w:pPr>
        <w:ind w:left="-284"/>
        <w:jc w:val="both"/>
        <w:rPr>
          <w:sz w:val="24"/>
          <w:szCs w:val="24"/>
        </w:rPr>
      </w:pPr>
    </w:p>
    <w:p w:rsidR="00733959" w:rsidRPr="001B2F68" w:rsidRDefault="00733959" w:rsidP="000647DE">
      <w:pPr>
        <w:ind w:left="-284"/>
        <w:rPr>
          <w:sz w:val="24"/>
          <w:szCs w:val="24"/>
        </w:rPr>
      </w:pPr>
      <w:r w:rsidRPr="001B2F68">
        <w:rPr>
          <w:sz w:val="24"/>
          <w:szCs w:val="24"/>
        </w:rPr>
        <w:t>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                                                ______________________________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ind w:left="-284"/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           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ind w:left="-284"/>
        <w:jc w:val="both"/>
        <w:rPr>
          <w:sz w:val="24"/>
          <w:szCs w:val="24"/>
        </w:rPr>
        <w:sectPr w:rsidR="00733959" w:rsidRPr="001B2F68" w:rsidSect="00310E3C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1B2F68">
        <w:rPr>
          <w:sz w:val="24"/>
          <w:szCs w:val="24"/>
        </w:rPr>
        <w:t xml:space="preserve">                                                   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sz w:val="24"/>
          <w:szCs w:val="24"/>
        </w:rPr>
        <w:t>О</w:t>
      </w:r>
      <w:r w:rsidRPr="001B2F68">
        <w:rPr>
          <w:bCs/>
          <w:sz w:val="24"/>
          <w:szCs w:val="24"/>
        </w:rPr>
        <w:t>боснование начальной (максимальной) цены контракта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2058"/>
        </w:trPr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НМЦК=___________________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1B2F68">
              <w:rPr>
                <w:i/>
              </w:rPr>
              <w:t>«НМЦК методом сопоставимых рыночных цен (анализа рынка) определяется по формуле:</w:t>
            </w:r>
            <w:bookmarkStart w:id="0" w:name="ZAP2J063K6"/>
            <w:bookmarkEnd w:id="0"/>
          </w:p>
          <w:p w:rsidR="00733959" w:rsidRPr="001B2F68" w:rsidRDefault="00733959" w:rsidP="006F07C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14656">
              <w:rPr>
                <w:i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126.75pt;height:30.75pt;visibility:visible">
                  <v:imagedata r:id="rId7" o:title=""/>
                </v:shape>
              </w:pict>
            </w:r>
            <w:bookmarkStart w:id="1" w:name="ZAP2OEO3LN"/>
            <w:bookmarkStart w:id="2" w:name="bssPhr122"/>
            <w:bookmarkEnd w:id="1"/>
            <w:bookmarkEnd w:id="2"/>
            <w:r w:rsidRPr="001B2F68">
              <w:rPr>
                <w:i/>
              </w:rPr>
              <w:t>,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bookmarkStart w:id="3" w:name="ZAP2OIA3LO"/>
            <w:bookmarkStart w:id="4" w:name="ZAP2OLS3LP"/>
            <w:bookmarkStart w:id="5" w:name="bssPhr123"/>
            <w:bookmarkEnd w:id="3"/>
            <w:bookmarkEnd w:id="4"/>
            <w:bookmarkEnd w:id="5"/>
            <w:r w:rsidRPr="001B2F68">
              <w:rPr>
                <w:i/>
              </w:rPr>
              <w:t>где:</w:t>
            </w:r>
            <w:bookmarkStart w:id="6" w:name="ZAP28NE3GU"/>
            <w:bookmarkStart w:id="7" w:name="ZAP2E603IF"/>
            <w:bookmarkEnd w:id="6"/>
            <w:bookmarkEnd w:id="7"/>
            <w:r w:rsidRPr="00414656">
              <w:rPr>
                <w:i/>
                <w:noProof/>
              </w:rPr>
              <w:pict>
                <v:shape id="Рисунок 5" o:spid="_x0000_i1026" type="#_x0000_t75" style="width:105pt;height:20.25pt;visibility:visible">
                  <v:imagedata r:id="rId8" o:title=""/>
                </v:shape>
              </w:pict>
            </w:r>
            <w:bookmarkStart w:id="8" w:name="bssPhr124"/>
            <w:bookmarkEnd w:id="8"/>
            <w:r w:rsidRPr="001B2F68">
              <w:rPr>
                <w:i/>
              </w:rPr>
              <w:t>, определяемая методом сопоставимых рыночных цен (анализа рынка);</w:t>
            </w:r>
            <w:bookmarkStart w:id="9" w:name="ZAP2G6I3KQ"/>
            <w:bookmarkStart w:id="10" w:name="ZAP2LL43MB"/>
            <w:bookmarkEnd w:id="9"/>
            <w:bookmarkEnd w:id="10"/>
            <w:r w:rsidRPr="00414656">
              <w:rPr>
                <w:i/>
                <w:noProof/>
              </w:rPr>
              <w:pict>
                <v:shape id="Рисунок 6" o:spid="_x0000_i1027" type="#_x0000_t75" style="width:9.75pt;height:11.25pt;visibility:visible">
                  <v:imagedata r:id="rId9" o:title=""/>
                </v:shape>
              </w:pict>
            </w:r>
            <w:bookmarkStart w:id="11" w:name="bssPhr125"/>
            <w:bookmarkEnd w:id="11"/>
            <w:r w:rsidRPr="001B2F68">
              <w:rPr>
                <w:i/>
              </w:rPr>
              <w:t xml:space="preserve"> - количество (объем) закупаемого товара (работы, услуги);</w:t>
            </w:r>
            <w:bookmarkStart w:id="12" w:name="ZAP2MEE3N3"/>
            <w:bookmarkStart w:id="13" w:name="ZAP2RT03OK"/>
            <w:bookmarkEnd w:id="12"/>
            <w:bookmarkEnd w:id="13"/>
            <w:r w:rsidRPr="00414656">
              <w:rPr>
                <w:i/>
                <w:noProof/>
              </w:rPr>
              <w:pict>
                <v:shape id="Рисунок 7" o:spid="_x0000_i1028" type="#_x0000_t75" style="width:9.75pt;height:11.25pt;visibility:visible">
                  <v:imagedata r:id="rId10" o:title=""/>
                </v:shape>
              </w:pict>
            </w:r>
            <w:bookmarkStart w:id="14" w:name="bssPhr126"/>
            <w:bookmarkEnd w:id="14"/>
            <w:r w:rsidRPr="001B2F68">
              <w:rPr>
                <w:i/>
              </w:rPr>
              <w:t xml:space="preserve"> - количество значений, используемых в расчете;</w:t>
            </w:r>
            <w:bookmarkStart w:id="15" w:name="ZAP2BCI3K8"/>
            <w:bookmarkStart w:id="16" w:name="ZAP2GR43LP"/>
            <w:bookmarkEnd w:id="15"/>
            <w:bookmarkEnd w:id="16"/>
            <w:r w:rsidRPr="00414656">
              <w:rPr>
                <w:i/>
                <w:noProof/>
              </w:rPr>
              <w:pict>
                <v:shape id="Рисунок 8" o:spid="_x0000_i1029" type="#_x0000_t75" style="width:6.75pt;height:12.75pt;visibility:visible">
                  <v:imagedata r:id="rId11" o:title=""/>
                </v:shape>
              </w:pict>
            </w:r>
            <w:bookmarkStart w:id="17" w:name="bssPhr127"/>
            <w:bookmarkEnd w:id="17"/>
            <w:r w:rsidRPr="001B2F68">
              <w:rPr>
                <w:i/>
              </w:rPr>
              <w:t xml:space="preserve"> - номер источника ценовой информации;</w:t>
            </w:r>
            <w:bookmarkStart w:id="18" w:name="ZAP2IAS3MT"/>
            <w:bookmarkStart w:id="19" w:name="ZAP2NPE3OE"/>
            <w:bookmarkEnd w:id="18"/>
            <w:bookmarkEnd w:id="19"/>
            <w:r w:rsidRPr="00414656">
              <w:rPr>
                <w:i/>
                <w:noProof/>
              </w:rPr>
              <w:pict>
                <v:shape id="Рисунок 9" o:spid="_x0000_i1030" type="#_x0000_t75" style="width:15.75pt;height:17.25pt;visibility:visible">
                  <v:imagedata r:id="rId12" o:title=""/>
                </v:shape>
              </w:pict>
            </w:r>
            <w:bookmarkStart w:id="20" w:name="bssPhr128"/>
            <w:bookmarkEnd w:id="20"/>
            <w:r w:rsidRPr="001B2F68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14656">
              <w:rPr>
                <w:i/>
                <w:noProof/>
              </w:rPr>
              <w:pict>
                <v:shape id="Рисунок 10" o:spid="_x0000_i1031" type="#_x0000_t75" style="width:6.75pt;height:12.75pt;visibility:visible">
                  <v:imagedata r:id="rId11" o:title=""/>
                </v:shape>
              </w:pict>
            </w:r>
            <w:r w:rsidRPr="001B2F68">
              <w:rPr>
                <w:i/>
              </w:rPr>
              <w:t>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НМЦК</w:t>
            </w:r>
            <w:r w:rsidRPr="001B2F68">
              <w:rPr>
                <w:i/>
                <w:vertAlign w:val="superscript"/>
              </w:rPr>
              <w:t>рын</w:t>
            </w:r>
            <w:r w:rsidRPr="001B2F68">
              <w:rPr>
                <w:i/>
              </w:rPr>
              <w:t>=___________ руб.</w:t>
            </w:r>
            <w:r w:rsidRPr="001B2F68">
              <w:t xml:space="preserve"> </w:t>
            </w:r>
            <w:r w:rsidRPr="001B2F68">
              <w:rPr>
                <w:i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</w:t>
            </w:r>
            <w:bookmarkStart w:id="21" w:name="ZAP2NRE3NH"/>
            <w:bookmarkStart w:id="22" w:name="ZAP2TA03P2"/>
            <w:bookmarkStart w:id="23" w:name="bssPhr112"/>
            <w:bookmarkEnd w:id="21"/>
            <w:bookmarkEnd w:id="22"/>
            <w:bookmarkEnd w:id="23"/>
            <w:r w:rsidRPr="001B2F68">
              <w:rPr>
                <w:i/>
              </w:rPr>
              <w:t xml:space="preserve"> </w:t>
            </w:r>
            <w:r w:rsidRPr="00414656">
              <w:rPr>
                <w:i/>
                <w:noProof/>
              </w:rPr>
              <w:pict>
                <v:shape id="Рисунок 11" o:spid="_x0000_i1032" type="#_x0000_t75" style="width:78.75pt;height:33pt;visibility:visible">
                  <v:imagedata r:id="rId13" o:title=""/>
                </v:shape>
              </w:pic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bookmarkStart w:id="24" w:name="ZAP2TDI3P3"/>
            <w:bookmarkStart w:id="25" w:name="ZAP2TH43P4"/>
            <w:bookmarkStart w:id="26" w:name="bssPhr113"/>
            <w:bookmarkEnd w:id="24"/>
            <w:bookmarkEnd w:id="25"/>
            <w:bookmarkEnd w:id="26"/>
            <w:r w:rsidRPr="001B2F68">
              <w:rPr>
                <w:i/>
              </w:rPr>
              <w:t>где:</w:t>
            </w:r>
            <w:bookmarkStart w:id="27" w:name="ZAP2F5G3L9"/>
            <w:bookmarkStart w:id="28" w:name="ZAP2KK23MQ"/>
            <w:bookmarkEnd w:id="27"/>
            <w:bookmarkEnd w:id="28"/>
            <w:r w:rsidRPr="00414656">
              <w:rPr>
                <w:i/>
                <w:noProof/>
              </w:rPr>
              <w:pict>
                <v:shape id="Рисунок 12" o:spid="_x0000_i1033" type="#_x0000_t75" style="width:12pt;height:14.25pt;visibility:visible">
                  <v:imagedata r:id="rId14" o:title=""/>
                </v:shape>
              </w:pict>
            </w:r>
            <w:bookmarkStart w:id="29" w:name="bssPhr114"/>
            <w:bookmarkEnd w:id="29"/>
            <w:r w:rsidRPr="001B2F68">
              <w:rPr>
                <w:i/>
              </w:rPr>
              <w:t xml:space="preserve"> - коэффициент вариации;</w:t>
            </w:r>
            <w:bookmarkStart w:id="30" w:name="ZAP2HGA3KE"/>
            <w:bookmarkStart w:id="31" w:name="ZAP2MUS3LV"/>
            <w:bookmarkEnd w:id="30"/>
            <w:bookmarkEnd w:id="31"/>
            <w:r w:rsidRPr="001B2F68">
              <w:rPr>
                <w:i/>
              </w:rPr>
              <w:t xml:space="preserve"> </w:t>
            </w:r>
            <w:r w:rsidRPr="00414656">
              <w:rPr>
                <w:i/>
                <w:noProof/>
              </w:rPr>
              <w:pict>
                <v:shape id="Рисунок 13" o:spid="_x0000_i1034" type="#_x0000_t75" style="width:119.25pt;height:39pt;visibility:visible">
                  <v:imagedata r:id="rId15" o:title=""/>
                </v:shape>
              </w:pict>
            </w:r>
            <w:bookmarkStart w:id="32" w:name="bssPhr115"/>
            <w:bookmarkEnd w:id="32"/>
            <w:r w:rsidRPr="001B2F68">
              <w:rPr>
                <w:i/>
              </w:rPr>
              <w:t xml:space="preserve"> - среднее квадратичное отклонение;</w:t>
            </w:r>
            <w:bookmarkStart w:id="33" w:name="ZAP2GU43LR"/>
            <w:bookmarkStart w:id="34" w:name="ZAP2MCM3NC"/>
            <w:bookmarkEnd w:id="33"/>
            <w:bookmarkEnd w:id="34"/>
            <w:r w:rsidRPr="00414656">
              <w:rPr>
                <w:i/>
                <w:noProof/>
              </w:rPr>
              <w:pict>
                <v:shape id="Рисунок 14" o:spid="_x0000_i1035" type="#_x0000_t75" style="width:12pt;height:18pt;visibility:visible">
                  <v:imagedata r:id="rId16" o:title=""/>
                </v:shape>
              </w:pict>
            </w:r>
            <w:bookmarkStart w:id="35" w:name="bssPhr116"/>
            <w:bookmarkEnd w:id="35"/>
            <w:r w:rsidRPr="001B2F68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bookmarkStart w:id="36" w:name="ZAP2FOE3JI"/>
            <w:bookmarkStart w:id="37" w:name="ZAP2L703L3"/>
            <w:bookmarkEnd w:id="36"/>
            <w:bookmarkEnd w:id="37"/>
            <w:r w:rsidRPr="00414656">
              <w:rPr>
                <w:i/>
                <w:noProof/>
              </w:rPr>
              <w:pict>
                <v:shape id="Рисунок 15" o:spid="_x0000_i1036" type="#_x0000_t75" style="width:9.75pt;height:12.75pt;visibility:visible">
                  <v:imagedata r:id="rId17" o:title=""/>
                </v:shape>
              </w:pict>
            </w:r>
            <w:bookmarkStart w:id="38" w:name="bssPhr117"/>
            <w:bookmarkEnd w:id="38"/>
            <w:r w:rsidRPr="001B2F68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bookmarkStart w:id="39" w:name="ZAP2HLU3GS"/>
            <w:bookmarkStart w:id="40" w:name="ZAP2N4G3ID"/>
            <w:bookmarkEnd w:id="39"/>
            <w:bookmarkEnd w:id="40"/>
            <w:r w:rsidRPr="00414656">
              <w:rPr>
                <w:i/>
                <w:noProof/>
              </w:rPr>
              <w:pict>
                <v:shape id="Рисунок 16" o:spid="_x0000_i1037" type="#_x0000_t75" style="width:9.75pt;height:11.25pt;visibility:visible">
                  <v:imagedata r:id="rId10" o:title=""/>
                </v:shape>
              </w:pict>
            </w:r>
            <w:bookmarkStart w:id="41" w:name="bssPhr118"/>
            <w:bookmarkEnd w:id="41"/>
            <w:r w:rsidRPr="001B2F68">
              <w:rPr>
                <w:i/>
              </w:rPr>
              <w:t xml:space="preserve"> - количество значений, используемых в расчете.</w:t>
            </w:r>
            <w:bookmarkStart w:id="42" w:name="ZAP1N6A3AU"/>
            <w:bookmarkEnd w:id="42"/>
            <w:r w:rsidRPr="001B2F68">
              <w:rPr>
                <w:i/>
              </w:rPr>
              <w:t xml:space="preserve"> 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733959" w:rsidRPr="001B2F68" w:rsidTr="006F07CC">
        <w:tc>
          <w:tcPr>
            <w:tcW w:w="9606" w:type="dxa"/>
            <w:gridSpan w:val="2"/>
          </w:tcPr>
          <w:p w:rsidR="00733959" w:rsidRPr="001B2F68" w:rsidRDefault="00733959" w:rsidP="006F07CC">
            <w:pPr>
              <w:jc w:val="center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Работник контрактной службы/контрактный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управляющий: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(должность)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_______________/______________________/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(подпись/расшифровка подписи)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"__" ______________ 20__ г.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Ф.И.О. исполнителя/контактный телефон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bCs/>
          <w:sz w:val="24"/>
          <w:szCs w:val="24"/>
        </w:rPr>
        <w:t xml:space="preserve"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 </w:t>
      </w:r>
    </w:p>
    <w:p w:rsidR="00733959" w:rsidRPr="001B2F68" w:rsidRDefault="00733959" w:rsidP="000647DE">
      <w:pPr>
        <w:framePr w:w="9645" w:wrap="auto" w:hAnchor="text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  <w:sectPr w:rsidR="00733959" w:rsidRPr="001B2F68" w:rsidSect="00310E3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3959" w:rsidRPr="001B2F68" w:rsidRDefault="00733959" w:rsidP="000647DE">
      <w:pPr>
        <w:jc w:val="right"/>
        <w:rPr>
          <w:bCs/>
          <w:i/>
          <w:sz w:val="24"/>
          <w:szCs w:val="24"/>
        </w:rPr>
      </w:pPr>
      <w:r w:rsidRPr="001B2F68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Расчет НМЦК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733959" w:rsidRPr="001B2F68" w:rsidTr="006F07CC">
        <w:trPr>
          <w:trHeight w:val="1557"/>
        </w:trPr>
        <w:tc>
          <w:tcPr>
            <w:tcW w:w="420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4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98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товара), руб.</w:t>
            </w:r>
          </w:p>
        </w:tc>
        <w:tc>
          <w:tcPr>
            <w:tcW w:w="1474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Средняя арифметическая величина цены единицы товара, руб.</w:t>
            </w:r>
          </w:p>
        </w:tc>
        <w:tc>
          <w:tcPr>
            <w:tcW w:w="121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1B2F68">
              <w:rPr>
                <w:sz w:val="24"/>
                <w:szCs w:val="24"/>
                <w:lang w:val="en-US"/>
              </w:rPr>
              <w:t>V</w:t>
            </w:r>
            <w:r w:rsidRPr="001B2F68">
              <w:rPr>
                <w:sz w:val="24"/>
                <w:szCs w:val="24"/>
              </w:rPr>
              <w:t>, %</w:t>
            </w: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70"/>
        </w:trPr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32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32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_____________________________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  <w:sectPr w:rsidR="00733959" w:rsidRPr="001B2F68" w:rsidSect="00310E3C">
          <w:headerReference w:type="default" r:id="rId18"/>
          <w:type w:val="continuous"/>
          <w:pgSz w:w="16840" w:h="11907" w:orient="landscape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1B2F68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1B2F68">
        <w:rPr>
          <w:b/>
          <w:bCs/>
          <w:color w:val="000000"/>
          <w:sz w:val="24"/>
          <w:szCs w:val="28"/>
        </w:rPr>
        <w:t xml:space="preserve">при оформлении заявки на выполнение работ 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Описание объекта закупки 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Код по (ОКПД2) ОК 034-2014___________________________________________________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Комплекс работ выполняется в соответствии: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с проектной документацией в составе:_____________________________________________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с рабочей документацией в составе _______________________________________________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color w:val="000000"/>
          <w:spacing w:val="-1"/>
          <w:sz w:val="24"/>
          <w:szCs w:val="24"/>
        </w:rPr>
        <w:t>со сметной документацией в составе:</w:t>
      </w:r>
      <w:r w:rsidRPr="001B2F68">
        <w:rPr>
          <w:sz w:val="24"/>
          <w:szCs w:val="24"/>
        </w:rPr>
        <w:t>______________________________________________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 xml:space="preserve">с чертежами в составе:__________________________________________________________ 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и т.д.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Описание материалов и оборудования, 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предполагаемых к использованию при выполнении работ</w:t>
      </w:r>
      <w:r w:rsidRPr="001B2F68">
        <w:rPr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43"/>
        <w:gridCol w:w="4367"/>
        <w:gridCol w:w="1559"/>
        <w:gridCol w:w="1445"/>
      </w:tblGrid>
      <w:tr w:rsidR="00733959" w:rsidRPr="001B2F68" w:rsidTr="006F07CC">
        <w:trPr>
          <w:trHeight w:val="1942"/>
        </w:trPr>
        <w:tc>
          <w:tcPr>
            <w:tcW w:w="567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 xml:space="preserve"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предполагаемого к использованию при выполнении работ потребностям заказчика  </w:t>
            </w:r>
          </w:p>
        </w:tc>
        <w:tc>
          <w:tcPr>
            <w:tcW w:w="1559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№ сметной документации /№ поз. сметы</w:t>
            </w:r>
          </w:p>
        </w:tc>
        <w:tc>
          <w:tcPr>
            <w:tcW w:w="1445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Лист проектной документаии /№ поз.</w:t>
            </w:r>
          </w:p>
        </w:tc>
      </w:tr>
      <w:tr w:rsidR="00733959" w:rsidRPr="001B2F68" w:rsidTr="006F07CC">
        <w:tc>
          <w:tcPr>
            <w:tcW w:w="567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1B2F68">
              <w:rPr>
                <w:sz w:val="22"/>
                <w:szCs w:val="22"/>
              </w:rPr>
              <w:t xml:space="preserve"> ______________</w:t>
            </w:r>
          </w:p>
        </w:tc>
        <w:tc>
          <w:tcPr>
            <w:tcW w:w="1559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 w:val="restart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</w:tc>
        <w:tc>
          <w:tcPr>
            <w:tcW w:w="1559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4367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45" w:type="dxa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5" w:type="dxa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Примечание: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  <w:t xml:space="preserve"> 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br w:type="page"/>
      </w:r>
    </w:p>
    <w:p w:rsidR="00733959" w:rsidRPr="001B2F68" w:rsidRDefault="00733959" w:rsidP="000647DE">
      <w:pPr>
        <w:jc w:val="right"/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sz w:val="24"/>
          <w:szCs w:val="24"/>
        </w:rPr>
        <w:t>О</w:t>
      </w:r>
      <w:r w:rsidRPr="001B2F68">
        <w:rPr>
          <w:bCs/>
          <w:sz w:val="24"/>
          <w:szCs w:val="24"/>
        </w:rPr>
        <w:t>боснование начальной (максимальной) цены контракта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2058"/>
        </w:trPr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НМЦК=___________________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1B2F68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14656">
              <w:rPr>
                <w:i/>
                <w:noProof/>
              </w:rPr>
              <w:pict>
                <v:shape id="_x0000_i1038" type="#_x0000_t75" style="width:126.75pt;height:30.75pt;visibility:visible">
                  <v:imagedata r:id="rId7" o:title=""/>
                </v:shape>
              </w:pict>
            </w:r>
            <w:r w:rsidRPr="001B2F68">
              <w:rPr>
                <w:i/>
              </w:rPr>
              <w:t>,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где:</w:t>
            </w:r>
            <w:r w:rsidRPr="00414656">
              <w:rPr>
                <w:i/>
                <w:noProof/>
              </w:rPr>
              <w:pict>
                <v:shape id="_x0000_i1039" type="#_x0000_t75" style="width:105pt;height:20.25pt;visibility:visible">
                  <v:imagedata r:id="rId8" o:title=""/>
                </v:shape>
              </w:pict>
            </w:r>
            <w:r w:rsidRPr="001B2F68">
              <w:rPr>
                <w:i/>
              </w:rPr>
              <w:t>, определяемая методом сопоставимых рыночных цен (анализа рынка);</w:t>
            </w:r>
            <w:r w:rsidRPr="00414656">
              <w:rPr>
                <w:i/>
                <w:noProof/>
              </w:rPr>
              <w:pict>
                <v:shape id="_x0000_i1040" type="#_x0000_t75" style="width:9.75pt;height:11.25pt;visibility:visible">
                  <v:imagedata r:id="rId9" o:title=""/>
                </v:shape>
              </w:pict>
            </w:r>
            <w:r w:rsidRPr="001B2F68">
              <w:rPr>
                <w:i/>
              </w:rPr>
              <w:t xml:space="preserve"> - количество (объем) закупаемого товара (работы, услуги);</w:t>
            </w:r>
            <w:r w:rsidRPr="00414656">
              <w:rPr>
                <w:i/>
                <w:noProof/>
              </w:rPr>
              <w:pict>
                <v:shape id="_x0000_i1041" type="#_x0000_t75" style="width:9.75pt;height:11.25pt;visibility:visible">
                  <v:imagedata r:id="rId10" o:title=""/>
                </v:shape>
              </w:pict>
            </w:r>
            <w:r w:rsidRPr="001B2F68">
              <w:rPr>
                <w:i/>
              </w:rPr>
              <w:t xml:space="preserve"> - количество значений, используемых в расчете;</w:t>
            </w:r>
            <w:r w:rsidRPr="00414656">
              <w:rPr>
                <w:i/>
                <w:noProof/>
              </w:rPr>
              <w:pict>
                <v:shape id="_x0000_i1042" type="#_x0000_t75" style="width:6.75pt;height:12.75pt;visibility:visible">
                  <v:imagedata r:id="rId11" o:title=""/>
                </v:shape>
              </w:pict>
            </w:r>
            <w:r w:rsidRPr="001B2F68">
              <w:rPr>
                <w:i/>
              </w:rPr>
              <w:t xml:space="preserve"> - номер источника ценовой информации;</w:t>
            </w:r>
            <w:r w:rsidRPr="00414656">
              <w:rPr>
                <w:i/>
                <w:noProof/>
              </w:rPr>
              <w:pict>
                <v:shape id="_x0000_i1043" type="#_x0000_t75" style="width:15.75pt;height:17.25pt;visibility:visible">
                  <v:imagedata r:id="rId12" o:title=""/>
                </v:shape>
              </w:pict>
            </w:r>
            <w:r w:rsidRPr="001B2F68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14656">
              <w:rPr>
                <w:i/>
                <w:noProof/>
              </w:rPr>
              <w:pict>
                <v:shape id="_x0000_i1044" type="#_x0000_t75" style="width:6.75pt;height:12.75pt;visibility:visible">
                  <v:imagedata r:id="rId11" o:title=""/>
                </v:shape>
              </w:pict>
            </w:r>
            <w:r w:rsidRPr="001B2F68">
              <w:rPr>
                <w:i/>
              </w:rPr>
              <w:t>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НМЦК</w:t>
            </w:r>
            <w:r w:rsidRPr="001B2F68">
              <w:rPr>
                <w:i/>
                <w:vertAlign w:val="superscript"/>
              </w:rPr>
              <w:t>рын</w:t>
            </w:r>
            <w:r w:rsidRPr="001B2F68">
              <w:rPr>
                <w:i/>
              </w:rPr>
              <w:t>=___________ руб.</w:t>
            </w:r>
            <w:r w:rsidRPr="001B2F68">
              <w:t xml:space="preserve"> </w:t>
            </w:r>
            <w:r w:rsidRPr="001B2F68">
              <w:rPr>
                <w:i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414656">
              <w:rPr>
                <w:i/>
                <w:noProof/>
              </w:rPr>
              <w:pict>
                <v:shape id="_x0000_i1045" type="#_x0000_t75" style="width:78.75pt;height:33pt;visibility:visible">
                  <v:imagedata r:id="rId13" o:title=""/>
                </v:shape>
              </w:pic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1B2F68">
              <w:rPr>
                <w:i/>
              </w:rPr>
              <w:t>где:</w:t>
            </w:r>
            <w:r w:rsidRPr="00414656">
              <w:rPr>
                <w:i/>
                <w:noProof/>
              </w:rPr>
              <w:pict>
                <v:shape id="_x0000_i1046" type="#_x0000_t75" style="width:12pt;height:14.25pt;visibility:visible">
                  <v:imagedata r:id="rId14" o:title=""/>
                </v:shape>
              </w:pict>
            </w:r>
            <w:r w:rsidRPr="001B2F68">
              <w:rPr>
                <w:i/>
              </w:rPr>
              <w:t xml:space="preserve"> - коэффициент вариации; </w:t>
            </w:r>
            <w:r w:rsidRPr="00414656">
              <w:rPr>
                <w:i/>
                <w:noProof/>
              </w:rPr>
              <w:pict>
                <v:shape id="_x0000_i1047" type="#_x0000_t75" style="width:119.25pt;height:39pt;visibility:visible">
                  <v:imagedata r:id="rId15" o:title=""/>
                </v:shape>
              </w:pict>
            </w:r>
            <w:r w:rsidRPr="001B2F68">
              <w:rPr>
                <w:i/>
              </w:rPr>
              <w:t xml:space="preserve"> - среднее квадратичное отклонение;</w:t>
            </w:r>
            <w:r w:rsidRPr="00414656">
              <w:rPr>
                <w:i/>
                <w:noProof/>
              </w:rPr>
              <w:pict>
                <v:shape id="_x0000_i1048" type="#_x0000_t75" style="width:12pt;height:18pt;visibility:visible">
                  <v:imagedata r:id="rId16" o:title=""/>
                </v:shape>
              </w:pict>
            </w:r>
            <w:r w:rsidRPr="001B2F68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414656">
              <w:rPr>
                <w:i/>
                <w:noProof/>
              </w:rPr>
              <w:pict>
                <v:shape id="_x0000_i1049" type="#_x0000_t75" style="width:9.75pt;height:12.75pt;visibility:visible">
                  <v:imagedata r:id="rId17" o:title=""/>
                </v:shape>
              </w:pict>
            </w:r>
            <w:r w:rsidRPr="001B2F68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414656">
              <w:rPr>
                <w:i/>
                <w:noProof/>
              </w:rPr>
              <w:pict>
                <v:shape id="_x0000_i1050" type="#_x0000_t75" style="width:9.75pt;height:11.25pt;visibility:visible">
                  <v:imagedata r:id="rId10" o:title=""/>
                </v:shape>
              </w:pict>
            </w:r>
            <w:r w:rsidRPr="001B2F68">
              <w:rPr>
                <w:i/>
              </w:rPr>
              <w:t xml:space="preserve"> - количество значений, используемых в расчете. 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733959" w:rsidRPr="001B2F68" w:rsidTr="006F07CC">
        <w:tc>
          <w:tcPr>
            <w:tcW w:w="9606" w:type="dxa"/>
            <w:gridSpan w:val="2"/>
          </w:tcPr>
          <w:p w:rsidR="00733959" w:rsidRPr="001B2F68" w:rsidRDefault="00733959" w:rsidP="006F07CC">
            <w:pPr>
              <w:jc w:val="center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Работник контрактной службы/контрактный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управляющий: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(должность)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_______________/______________________/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(подпись/расшифровка подписи)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"__" ______________ 20__ г.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Ф.И.О. исполнителя/контактный телефон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jc w:val="both"/>
        <w:sectPr w:rsidR="00733959" w:rsidRPr="001B2F68" w:rsidSect="008928B4">
          <w:footerReference w:type="default" r:id="rId19"/>
          <w:pgSz w:w="11906" w:h="16838"/>
          <w:pgMar w:top="1134" w:right="850" w:bottom="1134" w:left="1701" w:header="708" w:footer="708" w:gutter="0"/>
          <w:pgNumType w:start="22"/>
          <w:cols w:space="708"/>
          <w:docGrid w:linePitch="360"/>
        </w:sectPr>
      </w:pPr>
      <w:r w:rsidRPr="001B2F68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</w:t>
      </w:r>
      <w:r w:rsidRPr="001B2F68">
        <w:rPr>
          <w:bCs/>
        </w:rPr>
        <w:t xml:space="preserve">. </w:t>
      </w:r>
    </w:p>
    <w:p w:rsidR="00733959" w:rsidRPr="001B2F68" w:rsidRDefault="00733959" w:rsidP="000647DE">
      <w:pPr>
        <w:jc w:val="right"/>
        <w:rPr>
          <w:bCs/>
          <w:i/>
          <w:sz w:val="24"/>
          <w:szCs w:val="24"/>
        </w:rPr>
      </w:pPr>
      <w:r w:rsidRPr="001B2F68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Расчет НМЦК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733959" w:rsidRPr="001B2F68" w:rsidTr="006F07CC">
        <w:trPr>
          <w:trHeight w:val="1557"/>
        </w:trPr>
        <w:tc>
          <w:tcPr>
            <w:tcW w:w="420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4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98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работы), руб.</w:t>
            </w:r>
          </w:p>
        </w:tc>
        <w:tc>
          <w:tcPr>
            <w:tcW w:w="1474" w:type="dxa"/>
            <w:vAlign w:val="center"/>
          </w:tcPr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Средняя арифметическая величина цены единицы работы, руб.</w:t>
            </w:r>
          </w:p>
        </w:tc>
        <w:tc>
          <w:tcPr>
            <w:tcW w:w="121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1B2F68">
              <w:rPr>
                <w:sz w:val="24"/>
                <w:szCs w:val="24"/>
                <w:lang w:val="en-US"/>
              </w:rPr>
              <w:t>V</w:t>
            </w:r>
            <w:r w:rsidRPr="001B2F68">
              <w:rPr>
                <w:sz w:val="24"/>
                <w:szCs w:val="24"/>
              </w:rPr>
              <w:t>, %</w:t>
            </w: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70"/>
        </w:trPr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tabs>
          <w:tab w:val="left" w:pos="32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32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_____________________________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rPr>
          <w:sz w:val="22"/>
          <w:szCs w:val="22"/>
        </w:rPr>
      </w:pPr>
    </w:p>
    <w:p w:rsidR="00733959" w:rsidRPr="001B2F68" w:rsidRDefault="00733959" w:rsidP="000647DE">
      <w:pPr>
        <w:jc w:val="both"/>
        <w:sectPr w:rsidR="00733959" w:rsidRPr="001B2F68" w:rsidSect="00310E3C">
          <w:pgSz w:w="16838" w:h="11906" w:orient="landscape"/>
          <w:pgMar w:top="1134" w:right="850" w:bottom="1134" w:left="1701" w:header="709" w:footer="709" w:gutter="0"/>
          <w:pgNumType w:start="22"/>
          <w:cols w:space="708"/>
          <w:docGrid w:linePitch="360"/>
        </w:sectPr>
      </w:pPr>
    </w:p>
    <w:p w:rsidR="00733959" w:rsidRPr="001B2F68" w:rsidRDefault="00733959" w:rsidP="000647DE">
      <w:pPr>
        <w:ind w:firstLine="720"/>
        <w:jc w:val="right"/>
        <w:rPr>
          <w:i/>
          <w:sz w:val="24"/>
          <w:szCs w:val="24"/>
        </w:rPr>
      </w:pPr>
    </w:p>
    <w:p w:rsidR="00733959" w:rsidRPr="001B2F68" w:rsidRDefault="00733959" w:rsidP="000647DE">
      <w:pPr>
        <w:ind w:firstLine="720"/>
        <w:jc w:val="right"/>
        <w:rPr>
          <w:i/>
          <w:sz w:val="24"/>
          <w:szCs w:val="24"/>
        </w:rPr>
      </w:pPr>
      <w:r w:rsidRPr="001B2F68">
        <w:rPr>
          <w:i/>
          <w:sz w:val="24"/>
          <w:szCs w:val="24"/>
        </w:rPr>
        <w:t>Заказчиком может быть выбрана одна из указанных форм</w:t>
      </w:r>
    </w:p>
    <w:p w:rsidR="00733959" w:rsidRPr="001B2F68" w:rsidRDefault="00733959" w:rsidP="000647DE">
      <w:pPr>
        <w:ind w:firstLine="720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20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20"/>
        <w:jc w:val="right"/>
        <w:rPr>
          <w:sz w:val="24"/>
          <w:szCs w:val="24"/>
        </w:rPr>
      </w:pPr>
      <w:r w:rsidRPr="001B2F68">
        <w:rPr>
          <w:sz w:val="24"/>
          <w:szCs w:val="24"/>
        </w:rPr>
        <w:t>Форма 1</w:t>
      </w:r>
    </w:p>
    <w:p w:rsidR="00733959" w:rsidRPr="001B2F68" w:rsidRDefault="00733959" w:rsidP="000647DE">
      <w:pPr>
        <w:ind w:firstLine="720"/>
        <w:jc w:val="right"/>
        <w:rPr>
          <w:sz w:val="24"/>
          <w:szCs w:val="24"/>
        </w:rPr>
      </w:pPr>
    </w:p>
    <w:p w:rsidR="00733959" w:rsidRPr="001B2F68" w:rsidRDefault="00733959" w:rsidP="00E50867">
      <w:pPr>
        <w:ind w:firstLine="72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Виды работ,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733959" w:rsidRPr="001B2F68" w:rsidTr="006F07CC">
        <w:tc>
          <w:tcPr>
            <w:tcW w:w="54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№</w:t>
            </w:r>
          </w:p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Наименование видов работ</w:t>
            </w: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jc w:val="both"/>
        <w:rPr>
          <w:sz w:val="24"/>
          <w:szCs w:val="24"/>
          <w:u w:val="single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  <w:r w:rsidRPr="001B2F68">
        <w:rPr>
          <w:sz w:val="24"/>
          <w:szCs w:val="24"/>
        </w:rPr>
        <w:t>Форма 2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Подтверждение заказчика о том, что на выполнение работ, являющихся объектом закупки, членство участника закупки в СРО и наличие других лицензий не требуется.</w:t>
      </w:r>
    </w:p>
    <w:p w:rsidR="00733959" w:rsidRPr="001B2F68" w:rsidRDefault="00733959" w:rsidP="000647DE">
      <w:pPr>
        <w:jc w:val="right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Настоящим подтверждаю, что на выполнение работ ________________________________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не требуется наличие документа(ов) (выписки из реестра членов СРО, лицензии и др.), подтверждающих соответствие участника требованиям, установленным пунктом 1 </w:t>
      </w:r>
      <w:hyperlink r:id="rId20" w:history="1">
        <w:r w:rsidRPr="001B2F68">
          <w:rPr>
            <w:sz w:val="24"/>
            <w:szCs w:val="24"/>
          </w:rPr>
          <w:t xml:space="preserve">части </w:t>
        </w:r>
      </w:hyperlink>
      <w:r w:rsidRPr="001B2F68">
        <w:rPr>
          <w:sz w:val="24"/>
          <w:szCs w:val="24"/>
        </w:rPr>
        <w:t xml:space="preserve">1 </w:t>
      </w:r>
      <w:hyperlink r:id="rId21" w:history="1">
        <w:r w:rsidRPr="001B2F68">
          <w:rPr>
            <w:sz w:val="24"/>
            <w:szCs w:val="24"/>
          </w:rPr>
          <w:t>статьи</w:t>
        </w:r>
      </w:hyperlink>
      <w:r w:rsidRPr="001B2F68">
        <w:rPr>
          <w:sz w:val="24"/>
          <w:szCs w:val="24"/>
        </w:rPr>
        <w:t xml:space="preserve"> 31 Федерального закона от 05.04.2013 № 44-ФЗ. </w:t>
      </w: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bCs/>
          <w:color w:val="000000"/>
          <w:sz w:val="24"/>
          <w:szCs w:val="28"/>
        </w:rPr>
      </w:pPr>
      <w:r w:rsidRPr="001B2F68">
        <w:rPr>
          <w:b/>
          <w:bCs/>
          <w:color w:val="000000"/>
          <w:sz w:val="24"/>
          <w:szCs w:val="28"/>
        </w:rPr>
        <w:t xml:space="preserve">Рекомендуемые (примерные) бланки (формы) для заполнения приложений 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2"/>
          <w:szCs w:val="22"/>
        </w:rPr>
      </w:pPr>
      <w:r w:rsidRPr="001B2F68">
        <w:rPr>
          <w:b/>
          <w:bCs/>
          <w:color w:val="000000"/>
          <w:sz w:val="24"/>
          <w:szCs w:val="28"/>
        </w:rPr>
        <w:t xml:space="preserve">при оформлении заявки на оказание услуг 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b/>
          <w:color w:val="000000"/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Описание объекта закупки 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Код по (ОКПД2) ОК 034-2014____________________________________________________</w:t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Комплекс услуг оказывается  в соответствии с заданием на оказание услуг в составе:_______________________________________________________________________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Описание материалов и оборудования, 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предполагаемых к использованию при оказании услуг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12"/>
        <w:gridCol w:w="4367"/>
        <w:gridCol w:w="992"/>
        <w:gridCol w:w="1559"/>
      </w:tblGrid>
      <w:tr w:rsidR="00733959" w:rsidRPr="001B2F68" w:rsidTr="006F07CC">
        <w:trPr>
          <w:trHeight w:val="1667"/>
        </w:trPr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2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Наименование материалов и оборудования</w:t>
            </w:r>
          </w:p>
        </w:tc>
        <w:tc>
          <w:tcPr>
            <w:tcW w:w="4367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Описание материалов и оборудования (функциональные, технические, качественные характеристики, эксплуатационные характеристики (при необходимости)), значения показателей, связанных с определением соответствия товара, предполагаемого к использованию при оказании услуг потребностям заказчика</w:t>
            </w:r>
          </w:p>
        </w:tc>
        <w:tc>
          <w:tcPr>
            <w:tcW w:w="992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Кол-во (объем)</w:t>
            </w:r>
          </w:p>
        </w:tc>
      </w:tr>
      <w:tr w:rsidR="00733959" w:rsidRPr="001B2F68" w:rsidTr="006F07CC">
        <w:tc>
          <w:tcPr>
            <w:tcW w:w="567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1B2F68">
              <w:rPr>
                <w:sz w:val="22"/>
                <w:szCs w:val="22"/>
              </w:rPr>
              <w:t>1</w:t>
            </w:r>
          </w:p>
        </w:tc>
        <w:tc>
          <w:tcPr>
            <w:tcW w:w="2012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i/>
                <w:sz w:val="22"/>
                <w:szCs w:val="22"/>
              </w:rPr>
              <w:t>Значения показателей, которые не могут изменяться:</w:t>
            </w:r>
            <w:r w:rsidRPr="001B2F68">
              <w:rPr>
                <w:sz w:val="22"/>
                <w:szCs w:val="22"/>
              </w:rPr>
              <w:t xml:space="preserve"> ______________</w:t>
            </w:r>
          </w:p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  <w:r w:rsidRPr="001B2F68">
              <w:rPr>
                <w:i/>
                <w:sz w:val="22"/>
                <w:szCs w:val="22"/>
              </w:rPr>
              <w:t>Максимальные и (или) минимальные значения показателей:_____________</w:t>
            </w:r>
          </w:p>
          <w:p w:rsidR="00733959" w:rsidRPr="001B2F68" w:rsidRDefault="00733959" w:rsidP="006F07CC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1B2F68">
              <w:rPr>
                <w:sz w:val="22"/>
                <w:szCs w:val="22"/>
              </w:rPr>
              <w:t>2</w:t>
            </w:r>
          </w:p>
        </w:tc>
        <w:tc>
          <w:tcPr>
            <w:tcW w:w="2012" w:type="dxa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33959" w:rsidRPr="001B2F68" w:rsidRDefault="00733959" w:rsidP="006F07CC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</w:tr>
      <w:tr w:rsidR="00733959" w:rsidRPr="001B2F68" w:rsidTr="006F07CC"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  <w:r w:rsidRPr="001B2F6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2012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7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33959" w:rsidRPr="001B2F68" w:rsidRDefault="00733959" w:rsidP="006F07C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Примечание: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При составлении описания объекта закупки заказчики должны использовать показатели, требования, условные обозначения и терминологию,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Если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показатели, требования, условные обозначения и терминология, в заявке должно содержаться обоснование необходимости использования других показателей, требований, условных обозначений и терминологии.</w:t>
      </w:r>
    </w:p>
    <w:p w:rsidR="00733959" w:rsidRPr="001B2F68" w:rsidRDefault="00733959" w:rsidP="000647D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 </w:t>
      </w:r>
    </w:p>
    <w:p w:rsidR="00733959" w:rsidRPr="001B2F68" w:rsidRDefault="00733959" w:rsidP="000647DE">
      <w:pPr>
        <w:jc w:val="right"/>
      </w:pPr>
      <w:r w:rsidRPr="001B2F68">
        <w:br w:type="page"/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sz w:val="24"/>
          <w:szCs w:val="24"/>
        </w:rPr>
        <w:t>О</w:t>
      </w:r>
      <w:r w:rsidRPr="001B2F68">
        <w:rPr>
          <w:bCs/>
          <w:sz w:val="24"/>
          <w:szCs w:val="24"/>
        </w:rPr>
        <w:t>боснование начальной (максимальной) цены контракта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___________________________________________________________________________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                                      (указывается предмет контракта)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1"/>
        <w:gridCol w:w="6010"/>
      </w:tblGrid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2058"/>
        </w:trPr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Используемый метод определения начальной (максимальной) цены контракта (далее – НМЦК) с обоснованием: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Метод__________________________________________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Обоснование_____________________________________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……………………………………………………….………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«Метод сопоставимых рыночных цен (анализ рынка).</w:t>
            </w:r>
          </w:p>
          <w:p w:rsidR="00733959" w:rsidRPr="001B2F68" w:rsidRDefault="00733959" w:rsidP="006F07CC">
            <w:pPr>
              <w:jc w:val="both"/>
              <w:rPr>
                <w:bCs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Обоснование: данный метод является приоритетным при обосновании НМЦК».</w:t>
            </w:r>
          </w:p>
        </w:tc>
      </w:tr>
      <w:tr w:rsidR="00733959" w:rsidRPr="001B2F68" w:rsidTr="006F07CC">
        <w:tc>
          <w:tcPr>
            <w:tcW w:w="4077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Расчет НМЦК</w:t>
            </w:r>
          </w:p>
        </w:tc>
        <w:tc>
          <w:tcPr>
            <w:tcW w:w="5529" w:type="dxa"/>
          </w:tcPr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НМЦК=___________________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</w:rPr>
            </w:pPr>
            <w:r w:rsidRPr="001B2F68">
              <w:rPr>
                <w:bCs/>
                <w:i/>
                <w:sz w:val="24"/>
                <w:szCs w:val="24"/>
              </w:rPr>
              <w:t>…………………………………………………………………..</w:t>
            </w:r>
          </w:p>
          <w:p w:rsidR="00733959" w:rsidRPr="001B2F68" w:rsidRDefault="00733959" w:rsidP="006F07CC">
            <w:pPr>
              <w:jc w:val="both"/>
              <w:rPr>
                <w:bCs/>
                <w:i/>
                <w:sz w:val="24"/>
                <w:szCs w:val="24"/>
                <w:u w:val="single"/>
              </w:rPr>
            </w:pPr>
            <w:r w:rsidRPr="001B2F68">
              <w:rPr>
                <w:bCs/>
                <w:i/>
                <w:sz w:val="24"/>
                <w:szCs w:val="24"/>
                <w:u w:val="single"/>
              </w:rPr>
              <w:t>Пример заполнения:</w: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1B2F68">
              <w:rPr>
                <w:i/>
              </w:rPr>
              <w:t>«НМЦК методом сопоставимых рыночных цен (анализа рынка) определяется по формуле: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jc w:val="center"/>
              <w:rPr>
                <w:i/>
              </w:rPr>
            </w:pPr>
            <w:r w:rsidRPr="00414656">
              <w:rPr>
                <w:i/>
                <w:noProof/>
              </w:rPr>
              <w:pict>
                <v:shape id="_x0000_i1051" type="#_x0000_t75" style="width:126.75pt;height:30.75pt;visibility:visible">
                  <v:imagedata r:id="rId7" o:title=""/>
                </v:shape>
              </w:pict>
            </w:r>
            <w:r w:rsidRPr="001B2F68">
              <w:rPr>
                <w:i/>
              </w:rPr>
              <w:t>,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где:</w:t>
            </w:r>
            <w:r w:rsidRPr="00414656">
              <w:rPr>
                <w:i/>
                <w:noProof/>
              </w:rPr>
              <w:pict>
                <v:shape id="_x0000_i1052" type="#_x0000_t75" style="width:105pt;height:20.25pt;visibility:visible">
                  <v:imagedata r:id="rId8" o:title=""/>
                </v:shape>
              </w:pict>
            </w:r>
            <w:r w:rsidRPr="001B2F68">
              <w:rPr>
                <w:i/>
              </w:rPr>
              <w:t>, определяемая методом сопоставимых рыночных цен (анализа рынка);</w:t>
            </w:r>
            <w:r w:rsidRPr="00414656">
              <w:rPr>
                <w:i/>
                <w:noProof/>
              </w:rPr>
              <w:pict>
                <v:shape id="_x0000_i1053" type="#_x0000_t75" style="width:9.75pt;height:11.25pt;visibility:visible">
                  <v:imagedata r:id="rId9" o:title=""/>
                </v:shape>
              </w:pict>
            </w:r>
            <w:r w:rsidRPr="001B2F68">
              <w:rPr>
                <w:i/>
              </w:rPr>
              <w:t xml:space="preserve"> - количество (объем) закупаемого товара (работы, услуги);</w:t>
            </w:r>
            <w:r w:rsidRPr="00414656">
              <w:rPr>
                <w:i/>
                <w:noProof/>
              </w:rPr>
              <w:pict>
                <v:shape id="_x0000_i1054" type="#_x0000_t75" style="width:9.75pt;height:11.25pt;visibility:visible">
                  <v:imagedata r:id="rId10" o:title=""/>
                </v:shape>
              </w:pict>
            </w:r>
            <w:r w:rsidRPr="001B2F68">
              <w:rPr>
                <w:i/>
              </w:rPr>
              <w:t xml:space="preserve"> - количество значений, используемых в расчете;</w:t>
            </w:r>
            <w:r w:rsidRPr="00414656">
              <w:rPr>
                <w:i/>
                <w:noProof/>
              </w:rPr>
              <w:pict>
                <v:shape id="_x0000_i1055" type="#_x0000_t75" style="width:6.75pt;height:12.75pt;visibility:visible">
                  <v:imagedata r:id="rId11" o:title=""/>
                </v:shape>
              </w:pict>
            </w:r>
            <w:r w:rsidRPr="001B2F68">
              <w:rPr>
                <w:i/>
              </w:rPr>
              <w:t xml:space="preserve"> - номер источника ценовой информации;</w:t>
            </w:r>
            <w:r w:rsidRPr="00414656">
              <w:rPr>
                <w:i/>
                <w:noProof/>
              </w:rPr>
              <w:pict>
                <v:shape id="_x0000_i1056" type="#_x0000_t75" style="width:15.75pt;height:17.25pt;visibility:visible">
                  <v:imagedata r:id="rId12" o:title=""/>
                </v:shape>
              </w:pict>
            </w:r>
            <w:r w:rsidRPr="001B2F68">
              <w:rPr>
                <w:i/>
              </w:rPr>
              <w:t xml:space="preserve"> - цена единицы товара, работы, услуги, представленная в источнике с номером </w:t>
            </w:r>
            <w:r w:rsidRPr="00414656">
              <w:rPr>
                <w:i/>
                <w:noProof/>
              </w:rPr>
              <w:pict>
                <v:shape id="_x0000_i1057" type="#_x0000_t75" style="width:6.75pt;height:12.75pt;visibility:visible">
                  <v:imagedata r:id="rId11" o:title=""/>
                </v:shape>
              </w:pict>
            </w:r>
            <w:r w:rsidRPr="001B2F68">
              <w:rPr>
                <w:i/>
              </w:rPr>
              <w:t>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>НМЦК</w:t>
            </w:r>
            <w:r w:rsidRPr="001B2F68">
              <w:rPr>
                <w:i/>
                <w:vertAlign w:val="superscript"/>
              </w:rPr>
              <w:t>рын</w:t>
            </w:r>
            <w:r w:rsidRPr="001B2F68">
              <w:rPr>
                <w:i/>
              </w:rPr>
              <w:t>=___________ руб.</w:t>
            </w:r>
            <w:r w:rsidRPr="001B2F68">
              <w:t xml:space="preserve"> </w:t>
            </w:r>
            <w:r w:rsidRPr="001B2F68">
              <w:rPr>
                <w:i/>
              </w:rPr>
              <w:t>Подробный расчет прилагается.</w:t>
            </w:r>
          </w:p>
          <w:p w:rsidR="00733959" w:rsidRPr="001B2F68" w:rsidRDefault="00733959" w:rsidP="006F07CC">
            <w:pPr>
              <w:pStyle w:val="formattext"/>
              <w:spacing w:line="300" w:lineRule="atLeast"/>
              <w:rPr>
                <w:i/>
              </w:rPr>
            </w:pPr>
            <w:r w:rsidRPr="001B2F68">
              <w:rPr>
                <w:i/>
              </w:rPr>
              <w:t xml:space="preserve">В целях определения однородности совокупности значений выявленных цен, используемых в расчете НМЦК был определен коэффициент вариации. Коэффициент вариации цены определялся по следующей формуле: </w:t>
            </w:r>
            <w:r w:rsidRPr="00414656">
              <w:rPr>
                <w:i/>
                <w:noProof/>
              </w:rPr>
              <w:pict>
                <v:shape id="_x0000_i1058" type="#_x0000_t75" style="width:78.75pt;height:33pt;visibility:visible">
                  <v:imagedata r:id="rId13" o:title=""/>
                </v:shape>
              </w:pict>
            </w:r>
          </w:p>
          <w:p w:rsidR="00733959" w:rsidRPr="001B2F68" w:rsidRDefault="00733959" w:rsidP="006F07CC">
            <w:pPr>
              <w:pStyle w:val="formattext"/>
              <w:spacing w:before="0" w:beforeAutospacing="0" w:after="0" w:afterAutospacing="0"/>
              <w:rPr>
                <w:i/>
              </w:rPr>
            </w:pPr>
            <w:r w:rsidRPr="001B2F68">
              <w:rPr>
                <w:i/>
              </w:rPr>
              <w:t>где:</w:t>
            </w:r>
            <w:r w:rsidRPr="00414656">
              <w:rPr>
                <w:i/>
                <w:noProof/>
              </w:rPr>
              <w:pict>
                <v:shape id="_x0000_i1059" type="#_x0000_t75" style="width:12pt;height:14.25pt;visibility:visible">
                  <v:imagedata r:id="rId14" o:title=""/>
                </v:shape>
              </w:pict>
            </w:r>
            <w:r w:rsidRPr="001B2F68">
              <w:rPr>
                <w:i/>
              </w:rPr>
              <w:t xml:space="preserve"> - коэффициент вариации; </w:t>
            </w:r>
            <w:r w:rsidRPr="00414656">
              <w:rPr>
                <w:i/>
                <w:noProof/>
              </w:rPr>
              <w:pict>
                <v:shape id="_x0000_i1060" type="#_x0000_t75" style="width:119.25pt;height:39pt;visibility:visible">
                  <v:imagedata r:id="rId15" o:title=""/>
                </v:shape>
              </w:pict>
            </w:r>
            <w:r w:rsidRPr="001B2F68">
              <w:rPr>
                <w:i/>
              </w:rPr>
              <w:t xml:space="preserve"> - среднее квадратичное отклонение;</w:t>
            </w:r>
            <w:r w:rsidRPr="00414656">
              <w:rPr>
                <w:i/>
                <w:noProof/>
              </w:rPr>
              <w:pict>
                <v:shape id="_x0000_i1061" type="#_x0000_t75" style="width:12pt;height:18pt;visibility:visible">
                  <v:imagedata r:id="rId16" o:title=""/>
                </v:shape>
              </w:pict>
            </w:r>
            <w:r w:rsidRPr="001B2F68">
              <w:rPr>
                <w:i/>
              </w:rPr>
              <w:t xml:space="preserve"> - цена единицы товара, работы, услуги, указанная в источнике с номером I;</w:t>
            </w:r>
            <w:r w:rsidRPr="00414656">
              <w:rPr>
                <w:i/>
                <w:noProof/>
              </w:rPr>
              <w:pict>
                <v:shape id="_x0000_i1062" type="#_x0000_t75" style="width:9.75pt;height:12.75pt;visibility:visible">
                  <v:imagedata r:id="rId17" o:title=""/>
                </v:shape>
              </w:pict>
            </w:r>
            <w:r w:rsidRPr="001B2F68">
              <w:rPr>
                <w:i/>
              </w:rPr>
              <w:t xml:space="preserve"> - средняя арифметическая величина цены единицы товара, работы, услуги;</w:t>
            </w:r>
            <w:r w:rsidRPr="00414656">
              <w:rPr>
                <w:i/>
                <w:noProof/>
              </w:rPr>
              <w:pict>
                <v:shape id="_x0000_i1063" type="#_x0000_t75" style="width:9.75pt;height:11.25pt;visibility:visible">
                  <v:imagedata r:id="rId10" o:title=""/>
                </v:shape>
              </w:pict>
            </w:r>
            <w:r w:rsidRPr="001B2F68">
              <w:rPr>
                <w:i/>
              </w:rPr>
              <w:t xml:space="preserve"> - количество значений, используемых в расчете. 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  <w:r w:rsidRPr="001B2F68">
              <w:rPr>
                <w:i/>
                <w:sz w:val="24"/>
                <w:szCs w:val="24"/>
              </w:rPr>
              <w:t>Расчет коэффициента вариации цены прилагается».</w:t>
            </w:r>
          </w:p>
        </w:tc>
      </w:tr>
      <w:tr w:rsidR="00733959" w:rsidRPr="001B2F68" w:rsidTr="006F07CC">
        <w:tc>
          <w:tcPr>
            <w:tcW w:w="9606" w:type="dxa"/>
            <w:gridSpan w:val="2"/>
          </w:tcPr>
          <w:p w:rsidR="00733959" w:rsidRPr="001B2F68" w:rsidRDefault="00733959" w:rsidP="006F07CC">
            <w:pPr>
              <w:jc w:val="center"/>
              <w:rPr>
                <w:bCs/>
                <w:sz w:val="24"/>
                <w:szCs w:val="24"/>
              </w:rPr>
            </w:pPr>
            <w:r w:rsidRPr="001B2F68">
              <w:rPr>
                <w:bCs/>
                <w:sz w:val="24"/>
                <w:szCs w:val="24"/>
              </w:rPr>
              <w:t>Дата подготовки обоснования НМЦК:________20__г.</w:t>
            </w:r>
          </w:p>
          <w:p w:rsidR="00733959" w:rsidRPr="001B2F68" w:rsidRDefault="00733959" w:rsidP="006F07CC">
            <w:pPr>
              <w:rPr>
                <w:bCs/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Работник контрактной службы/контрактный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управляющий: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_______________________________________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         (должность)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_______________/______________________/</w:t>
      </w: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     (подпись/расшифровка подписи)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"__" ______________ 20__ г.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 xml:space="preserve">    Ф.И.О. исполнителя/контактный телефон</w:t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rPr>
          <w:bCs/>
          <w:sz w:val="24"/>
          <w:szCs w:val="24"/>
        </w:rPr>
      </w:pPr>
    </w:p>
    <w:p w:rsidR="00733959" w:rsidRPr="001B2F68" w:rsidRDefault="00733959" w:rsidP="000647DE">
      <w:pPr>
        <w:jc w:val="both"/>
        <w:rPr>
          <w:bCs/>
        </w:rPr>
      </w:pPr>
      <w:r w:rsidRPr="001B2F68">
        <w:rPr>
          <w:bCs/>
          <w:sz w:val="24"/>
          <w:szCs w:val="24"/>
        </w:rPr>
        <w:t>В составе заявки предоставляются копии документов, использованных при определении НМЦК (документы, полученные по запросам и содержащие ценовую информацию, снимки экрана (скриншоты), содержащие изображения соответствующих страниц сайтов с указанием даты и времени их формирования и т.д. (при наличии)).</w:t>
      </w:r>
    </w:p>
    <w:p w:rsidR="00733959" w:rsidRPr="001B2F68" w:rsidRDefault="00733959" w:rsidP="000647DE">
      <w:pPr>
        <w:rPr>
          <w:bCs/>
        </w:rPr>
      </w:pPr>
    </w:p>
    <w:p w:rsidR="00733959" w:rsidRPr="001B2F68" w:rsidRDefault="00733959" w:rsidP="000647DE">
      <w:pPr>
        <w:rPr>
          <w:bCs/>
        </w:rPr>
      </w:pPr>
    </w:p>
    <w:p w:rsidR="00733959" w:rsidRPr="001B2F68" w:rsidRDefault="00733959" w:rsidP="000647DE">
      <w:pPr>
        <w:rPr>
          <w:bCs/>
        </w:rPr>
        <w:sectPr w:rsidR="00733959" w:rsidRPr="001B2F68" w:rsidSect="00310E3C">
          <w:footerReference w:type="default" r:id="rId22"/>
          <w:type w:val="continuous"/>
          <w:pgSz w:w="11906" w:h="16838"/>
          <w:pgMar w:top="1134" w:right="850" w:bottom="1134" w:left="1701" w:header="708" w:footer="708" w:gutter="0"/>
          <w:pgNumType w:start="11"/>
          <w:cols w:space="708"/>
          <w:docGrid w:linePitch="360"/>
        </w:sectPr>
      </w:pPr>
      <w:r w:rsidRPr="001B2F68">
        <w:rPr>
          <w:bCs/>
        </w:rPr>
        <w:t xml:space="preserve"> </w:t>
      </w:r>
    </w:p>
    <w:p w:rsidR="00733959" w:rsidRPr="001B2F68" w:rsidRDefault="00733959" w:rsidP="000647DE">
      <w:pPr>
        <w:rPr>
          <w:sz w:val="22"/>
          <w:szCs w:val="22"/>
        </w:rPr>
      </w:pPr>
    </w:p>
    <w:p w:rsidR="00733959" w:rsidRPr="001B2F68" w:rsidRDefault="00733959" w:rsidP="000647DE">
      <w:pPr>
        <w:jc w:val="right"/>
        <w:rPr>
          <w:bCs/>
          <w:i/>
          <w:sz w:val="24"/>
          <w:szCs w:val="24"/>
        </w:rPr>
      </w:pPr>
      <w:r w:rsidRPr="001B2F68">
        <w:rPr>
          <w:bCs/>
          <w:i/>
          <w:sz w:val="24"/>
          <w:szCs w:val="24"/>
        </w:rPr>
        <w:t xml:space="preserve">Данная таблица рекомендуется в случае определения НМЦК методом сопоставимых рыночных цен (анализа рыка) 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Расчет НМЦК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  <w:r w:rsidRPr="001B2F68">
        <w:rPr>
          <w:bCs/>
          <w:sz w:val="24"/>
          <w:szCs w:val="24"/>
        </w:rPr>
        <w:t>осуществлен в соответствии с Приказом Минэкономразвития России от 02.10.2013г.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</w:p>
    <w:p w:rsidR="00733959" w:rsidRPr="001B2F68" w:rsidRDefault="00733959" w:rsidP="000647DE">
      <w:pPr>
        <w:jc w:val="center"/>
        <w:rPr>
          <w:bCs/>
          <w:sz w:val="24"/>
          <w:szCs w:val="24"/>
        </w:rPr>
      </w:pPr>
    </w:p>
    <w:tbl>
      <w:tblPr>
        <w:tblW w:w="143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/>
      </w:tblPr>
      <w:tblGrid>
        <w:gridCol w:w="420"/>
        <w:gridCol w:w="2215"/>
        <w:gridCol w:w="567"/>
        <w:gridCol w:w="993"/>
        <w:gridCol w:w="1849"/>
        <w:gridCol w:w="1984"/>
        <w:gridCol w:w="1985"/>
        <w:gridCol w:w="1474"/>
        <w:gridCol w:w="1219"/>
        <w:gridCol w:w="1655"/>
      </w:tblGrid>
      <w:tr w:rsidR="00733959" w:rsidRPr="001B2F68" w:rsidTr="006F07CC">
        <w:trPr>
          <w:trHeight w:val="1557"/>
        </w:trPr>
        <w:tc>
          <w:tcPr>
            <w:tcW w:w="420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Описание объекта закупки</w:t>
            </w:r>
          </w:p>
        </w:tc>
        <w:tc>
          <w:tcPr>
            <w:tcW w:w="567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84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4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98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Коммерческое предложение</w:t>
            </w:r>
          </w:p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исх. №____  от ________ г.</w:t>
            </w:r>
          </w:p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(цена за единицу услуги), руб.</w:t>
            </w:r>
          </w:p>
        </w:tc>
        <w:tc>
          <w:tcPr>
            <w:tcW w:w="1474" w:type="dxa"/>
            <w:vAlign w:val="center"/>
          </w:tcPr>
          <w:p w:rsidR="00733959" w:rsidRPr="001B2F68" w:rsidRDefault="00733959" w:rsidP="001B2F68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Средняя арифметическая величина цены единицы услуги, руб.</w:t>
            </w:r>
          </w:p>
        </w:tc>
        <w:tc>
          <w:tcPr>
            <w:tcW w:w="1219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>НМЦК, руб.</w:t>
            </w:r>
          </w:p>
        </w:tc>
        <w:tc>
          <w:tcPr>
            <w:tcW w:w="1655" w:type="dxa"/>
            <w:vAlign w:val="center"/>
          </w:tcPr>
          <w:p w:rsidR="00733959" w:rsidRPr="001B2F68" w:rsidRDefault="00733959" w:rsidP="00112FE0">
            <w:pPr>
              <w:jc w:val="center"/>
              <w:rPr>
                <w:b/>
                <w:sz w:val="24"/>
                <w:szCs w:val="24"/>
              </w:rPr>
            </w:pPr>
            <w:r w:rsidRPr="001B2F68">
              <w:rPr>
                <w:b/>
                <w:sz w:val="24"/>
                <w:szCs w:val="24"/>
              </w:rPr>
              <w:t xml:space="preserve">Коэффициент  вариации </w:t>
            </w:r>
            <w:r w:rsidRPr="001B2F68">
              <w:rPr>
                <w:sz w:val="24"/>
                <w:szCs w:val="24"/>
                <w:lang w:val="en-US"/>
              </w:rPr>
              <w:t>V</w:t>
            </w:r>
            <w:r w:rsidRPr="001B2F68">
              <w:rPr>
                <w:sz w:val="24"/>
                <w:szCs w:val="24"/>
              </w:rPr>
              <w:t>, %</w:t>
            </w: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1.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2.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  <w:tr w:rsidR="00733959" w:rsidRPr="001B2F68" w:rsidTr="006F07CC">
        <w:trPr>
          <w:trHeight w:val="70"/>
        </w:trPr>
        <w:tc>
          <w:tcPr>
            <w:tcW w:w="42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…</w:t>
            </w:r>
          </w:p>
        </w:tc>
        <w:tc>
          <w:tcPr>
            <w:tcW w:w="221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tabs>
          <w:tab w:val="left" w:pos="32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tabs>
          <w:tab w:val="left" w:pos="3285"/>
        </w:tabs>
        <w:jc w:val="both"/>
        <w:rPr>
          <w:sz w:val="24"/>
          <w:szCs w:val="24"/>
        </w:rPr>
      </w:pPr>
      <w:r w:rsidRPr="001B2F68">
        <w:rPr>
          <w:sz w:val="24"/>
          <w:szCs w:val="24"/>
        </w:rPr>
        <w:t>_____________________________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____________________________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</w:p>
    <w:p w:rsidR="00733959" w:rsidRPr="001B2F68" w:rsidRDefault="00733959" w:rsidP="000647DE">
      <w:pPr>
        <w:tabs>
          <w:tab w:val="left" w:pos="720"/>
          <w:tab w:val="left" w:pos="1185"/>
        </w:tabs>
        <w:jc w:val="center"/>
        <w:rPr>
          <w:sz w:val="24"/>
          <w:szCs w:val="24"/>
        </w:rPr>
      </w:pPr>
    </w:p>
    <w:p w:rsidR="00733959" w:rsidRPr="001B2F68" w:rsidRDefault="00733959" w:rsidP="000647DE">
      <w:pPr>
        <w:jc w:val="both"/>
        <w:sectPr w:rsidR="00733959" w:rsidRPr="001B2F68" w:rsidSect="00310E3C">
          <w:pgSz w:w="16838" w:h="11906" w:orient="landscape"/>
          <w:pgMar w:top="1134" w:right="850" w:bottom="1134" w:left="1701" w:header="709" w:footer="709" w:gutter="0"/>
          <w:pgNumType w:start="11"/>
          <w:cols w:space="708"/>
          <w:docGrid w:linePitch="360"/>
        </w:sectPr>
      </w:pPr>
    </w:p>
    <w:p w:rsidR="00733959" w:rsidRPr="001B2F68" w:rsidRDefault="00733959" w:rsidP="000647DE">
      <w:pPr>
        <w:ind w:firstLine="720"/>
        <w:jc w:val="right"/>
        <w:rPr>
          <w:i/>
          <w:sz w:val="24"/>
          <w:szCs w:val="24"/>
        </w:rPr>
      </w:pPr>
      <w:r w:rsidRPr="001B2F68">
        <w:rPr>
          <w:i/>
          <w:sz w:val="24"/>
          <w:szCs w:val="24"/>
        </w:rPr>
        <w:t>Заказчиком может быть выбрана одна из указанных форм</w:t>
      </w:r>
    </w:p>
    <w:p w:rsidR="00733959" w:rsidRPr="001B2F68" w:rsidRDefault="00733959" w:rsidP="000647DE">
      <w:pPr>
        <w:ind w:firstLine="708"/>
        <w:jc w:val="right"/>
      </w:pPr>
    </w:p>
    <w:p w:rsidR="00733959" w:rsidRPr="001B2F68" w:rsidRDefault="00733959" w:rsidP="000647DE">
      <w:pPr>
        <w:ind w:firstLine="708"/>
        <w:jc w:val="right"/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  <w:r w:rsidRPr="001B2F68">
        <w:rPr>
          <w:sz w:val="24"/>
          <w:szCs w:val="24"/>
        </w:rPr>
        <w:t>Форма 1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B67B62">
      <w:pPr>
        <w:ind w:firstLine="720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Виды услуг, на которые в соответствии с требованиями действующего законодательства Российской Федерации у участника должна иметься соответствующая лицензия.</w:t>
      </w:r>
    </w:p>
    <w:p w:rsidR="00733959" w:rsidRPr="001B2F68" w:rsidRDefault="00733959" w:rsidP="000647DE">
      <w:pPr>
        <w:ind w:firstLine="72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8924"/>
      </w:tblGrid>
      <w:tr w:rsidR="00733959" w:rsidRPr="001B2F68" w:rsidTr="006F07CC">
        <w:tc>
          <w:tcPr>
            <w:tcW w:w="540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№</w:t>
            </w:r>
          </w:p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п/п</w:t>
            </w:r>
          </w:p>
        </w:tc>
        <w:tc>
          <w:tcPr>
            <w:tcW w:w="8924" w:type="dxa"/>
            <w:vAlign w:val="center"/>
          </w:tcPr>
          <w:p w:rsidR="00733959" w:rsidRPr="001B2F68" w:rsidRDefault="00733959" w:rsidP="006F07CC">
            <w:pPr>
              <w:jc w:val="center"/>
              <w:rPr>
                <w:sz w:val="24"/>
                <w:szCs w:val="24"/>
              </w:rPr>
            </w:pPr>
            <w:r w:rsidRPr="001B2F68">
              <w:rPr>
                <w:sz w:val="24"/>
                <w:szCs w:val="24"/>
              </w:rPr>
              <w:t>Наименование видов услуг</w:t>
            </w: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  <w:tr w:rsidR="00733959" w:rsidRPr="001B2F68" w:rsidTr="006F07CC">
        <w:tc>
          <w:tcPr>
            <w:tcW w:w="540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24" w:type="dxa"/>
          </w:tcPr>
          <w:p w:rsidR="00733959" w:rsidRPr="001B2F68" w:rsidRDefault="00733959" w:rsidP="006F07CC">
            <w:pPr>
              <w:jc w:val="both"/>
              <w:rPr>
                <w:sz w:val="24"/>
                <w:szCs w:val="24"/>
              </w:rPr>
            </w:pPr>
          </w:p>
        </w:tc>
      </w:tr>
    </w:tbl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1B2F68">
        <w:rPr>
          <w:sz w:val="24"/>
          <w:szCs w:val="24"/>
        </w:rPr>
        <w:tab/>
      </w:r>
    </w:p>
    <w:p w:rsidR="00733959" w:rsidRPr="001B2F68" w:rsidRDefault="00733959" w:rsidP="000647DE">
      <w:pPr>
        <w:jc w:val="both"/>
        <w:rPr>
          <w:sz w:val="24"/>
          <w:szCs w:val="24"/>
          <w:u w:val="single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  <w:r w:rsidRPr="001B2F68">
        <w:rPr>
          <w:sz w:val="24"/>
          <w:szCs w:val="24"/>
        </w:rPr>
        <w:t xml:space="preserve">                                              </w:t>
      </w: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p w:rsidR="00733959" w:rsidRPr="001B2F68" w:rsidRDefault="00733959" w:rsidP="000647DE">
      <w:pPr>
        <w:jc w:val="center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</w:p>
    <w:p w:rsidR="00733959" w:rsidRPr="001B2F68" w:rsidRDefault="00733959" w:rsidP="000647DE">
      <w:pPr>
        <w:ind w:firstLine="708"/>
        <w:jc w:val="right"/>
        <w:rPr>
          <w:sz w:val="24"/>
          <w:szCs w:val="24"/>
        </w:rPr>
      </w:pPr>
      <w:r w:rsidRPr="001B2F68">
        <w:rPr>
          <w:sz w:val="24"/>
          <w:szCs w:val="24"/>
        </w:rPr>
        <w:t>Форма 2</w:t>
      </w:r>
    </w:p>
    <w:p w:rsidR="00733959" w:rsidRPr="001B2F68" w:rsidRDefault="00733959" w:rsidP="000647DE">
      <w:pPr>
        <w:ind w:firstLine="708"/>
        <w:jc w:val="both"/>
        <w:rPr>
          <w:sz w:val="24"/>
          <w:szCs w:val="24"/>
        </w:rPr>
      </w:pPr>
      <w:r w:rsidRPr="001B2F68">
        <w:rPr>
          <w:sz w:val="24"/>
          <w:szCs w:val="24"/>
        </w:rPr>
        <w:t>Подтверждение заказчика о том, что на оказание услуг, являющихся объектом закупки, лицензия не требуется.</w:t>
      </w:r>
    </w:p>
    <w:p w:rsidR="00733959" w:rsidRPr="001B2F68" w:rsidRDefault="00733959" w:rsidP="000647DE">
      <w:pPr>
        <w:jc w:val="right"/>
        <w:rPr>
          <w:sz w:val="24"/>
          <w:szCs w:val="24"/>
        </w:rPr>
      </w:pPr>
    </w:p>
    <w:p w:rsidR="00733959" w:rsidRPr="001B2F68" w:rsidRDefault="00733959" w:rsidP="000647DE">
      <w:pPr>
        <w:jc w:val="right"/>
        <w:rPr>
          <w:sz w:val="24"/>
          <w:szCs w:val="24"/>
        </w:rPr>
      </w:pPr>
    </w:p>
    <w:p w:rsidR="00733959" w:rsidRPr="001B2F68" w:rsidRDefault="00733959" w:rsidP="000647DE">
      <w:pPr>
        <w:jc w:val="right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>Настоящим подтверждаю, что на оказание услуг, __________________________________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                                                                                                           (указать объект закупки)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  <w:r w:rsidRPr="001B2F68">
        <w:rPr>
          <w:sz w:val="24"/>
          <w:szCs w:val="24"/>
        </w:rPr>
        <w:t xml:space="preserve">не требуется наличие документа(ов) (в т.ч. лицензии), подтверждающих соответствие участника требованиям, установленным пунктом 1 </w:t>
      </w:r>
      <w:hyperlink r:id="rId23" w:history="1">
        <w:r w:rsidRPr="001B2F68">
          <w:rPr>
            <w:sz w:val="24"/>
            <w:szCs w:val="24"/>
          </w:rPr>
          <w:t xml:space="preserve">части </w:t>
        </w:r>
      </w:hyperlink>
      <w:r w:rsidRPr="001B2F68">
        <w:rPr>
          <w:sz w:val="24"/>
          <w:szCs w:val="24"/>
        </w:rPr>
        <w:t xml:space="preserve">1 </w:t>
      </w:r>
      <w:hyperlink r:id="rId24" w:history="1">
        <w:r w:rsidRPr="001B2F68">
          <w:rPr>
            <w:sz w:val="24"/>
            <w:szCs w:val="24"/>
          </w:rPr>
          <w:t>статьи</w:t>
        </w:r>
      </w:hyperlink>
      <w:r w:rsidRPr="001B2F68">
        <w:rPr>
          <w:sz w:val="24"/>
          <w:szCs w:val="24"/>
        </w:rPr>
        <w:t xml:space="preserve"> 31 Федерального закона   от 05.04.2013 № 44-ФЗ. </w:t>
      </w: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jc w:val="both"/>
        <w:rPr>
          <w:sz w:val="24"/>
          <w:szCs w:val="24"/>
        </w:rPr>
      </w:pPr>
    </w:p>
    <w:p w:rsidR="00733959" w:rsidRPr="001B2F68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______________________</w:t>
      </w:r>
      <w:r w:rsidRPr="001B2F68">
        <w:rPr>
          <w:sz w:val="24"/>
          <w:szCs w:val="24"/>
        </w:rPr>
        <w:tab/>
      </w:r>
      <w:r w:rsidRPr="001B2F68">
        <w:rPr>
          <w:sz w:val="24"/>
          <w:szCs w:val="24"/>
        </w:rPr>
        <w:tab/>
        <w:t xml:space="preserve">                     ___________________________</w:t>
      </w:r>
      <w:r w:rsidRPr="001B2F68">
        <w:rPr>
          <w:sz w:val="24"/>
          <w:szCs w:val="24"/>
        </w:rPr>
        <w:tab/>
      </w:r>
    </w:p>
    <w:p w:rsidR="00733959" w:rsidRPr="0030634F" w:rsidRDefault="00733959" w:rsidP="000647DE">
      <w:pPr>
        <w:rPr>
          <w:sz w:val="24"/>
          <w:szCs w:val="24"/>
        </w:rPr>
      </w:pPr>
      <w:r w:rsidRPr="001B2F68">
        <w:rPr>
          <w:sz w:val="24"/>
          <w:szCs w:val="24"/>
        </w:rPr>
        <w:t>Ф.И.О. руководителя Заказчика</w:t>
      </w:r>
      <w:r w:rsidRPr="001B2F68">
        <w:rPr>
          <w:sz w:val="24"/>
          <w:szCs w:val="24"/>
        </w:rPr>
        <w:tab/>
        <w:t xml:space="preserve">                  </w:t>
      </w:r>
      <w:r w:rsidRPr="001B2F68">
        <w:rPr>
          <w:b/>
          <w:sz w:val="24"/>
          <w:szCs w:val="24"/>
        </w:rPr>
        <w:t>Подпись</w:t>
      </w:r>
      <w:r w:rsidRPr="001B2F68">
        <w:rPr>
          <w:sz w:val="24"/>
          <w:szCs w:val="24"/>
        </w:rPr>
        <w:t xml:space="preserve"> руководителя Заказчика</w:t>
      </w:r>
      <w:r w:rsidRPr="0030634F">
        <w:rPr>
          <w:sz w:val="24"/>
          <w:szCs w:val="24"/>
        </w:rPr>
        <w:tab/>
      </w:r>
    </w:p>
    <w:p w:rsidR="00733959" w:rsidRPr="0030634F" w:rsidRDefault="00733959" w:rsidP="000647DE">
      <w:pPr>
        <w:jc w:val="both"/>
        <w:rPr>
          <w:sz w:val="24"/>
          <w:szCs w:val="24"/>
          <w:u w:val="single"/>
        </w:rPr>
      </w:pPr>
    </w:p>
    <w:p w:rsidR="00733959" w:rsidRPr="0030634F" w:rsidRDefault="00733959" w:rsidP="000647DE">
      <w:pPr>
        <w:rPr>
          <w:sz w:val="24"/>
          <w:szCs w:val="24"/>
        </w:rPr>
      </w:pPr>
      <w:r w:rsidRPr="0030634F">
        <w:rPr>
          <w:sz w:val="24"/>
          <w:szCs w:val="24"/>
        </w:rPr>
        <w:tab/>
      </w:r>
    </w:p>
    <w:p w:rsidR="00733959" w:rsidRPr="0030634F" w:rsidRDefault="00733959" w:rsidP="000647DE">
      <w:pPr>
        <w:jc w:val="center"/>
        <w:rPr>
          <w:sz w:val="24"/>
          <w:szCs w:val="24"/>
        </w:rPr>
      </w:pPr>
    </w:p>
    <w:p w:rsidR="00733959" w:rsidRDefault="00733959" w:rsidP="000647DE">
      <w:pPr>
        <w:rPr>
          <w:sz w:val="24"/>
          <w:szCs w:val="24"/>
        </w:rPr>
      </w:pPr>
    </w:p>
    <w:sectPr w:rsidR="00733959" w:rsidSect="00D33A69">
      <w:headerReference w:type="default" r:id="rId25"/>
      <w:pgSz w:w="11907" w:h="16840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959" w:rsidRDefault="00733959">
      <w:r>
        <w:separator/>
      </w:r>
    </w:p>
  </w:endnote>
  <w:endnote w:type="continuationSeparator" w:id="1">
    <w:p w:rsidR="00733959" w:rsidRDefault="0073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59" w:rsidRDefault="007339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59" w:rsidRDefault="007339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959" w:rsidRDefault="00733959">
      <w:r>
        <w:separator/>
      </w:r>
    </w:p>
  </w:footnote>
  <w:footnote w:type="continuationSeparator" w:id="1">
    <w:p w:rsidR="00733959" w:rsidRDefault="00733959">
      <w:r>
        <w:continuationSeparator/>
      </w:r>
    </w:p>
  </w:footnote>
  <w:footnote w:id="2">
    <w:p w:rsidR="00733959" w:rsidRDefault="00733959" w:rsidP="000647D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651C5">
        <w:t>Данные формы приложений к заявке носят рекомендательный характер, заказчики вправе представить в составе заявки приложения, соответствующие требованиям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в иной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59" w:rsidRDefault="00733959" w:rsidP="00D33A69">
    <w:pPr>
      <w:pStyle w:val="Header"/>
      <w:framePr w:wrap="auto" w:vAnchor="text" w:hAnchor="margin" w:xAlign="center" w:y="1"/>
      <w:rPr>
        <w:rStyle w:val="PageNumber"/>
      </w:rPr>
    </w:pPr>
  </w:p>
  <w:p w:rsidR="00733959" w:rsidRDefault="007339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59" w:rsidRDefault="00733959" w:rsidP="00D33A69">
    <w:pPr>
      <w:pStyle w:val="Header"/>
      <w:framePr w:wrap="auto" w:vAnchor="text" w:hAnchor="margin" w:xAlign="center" w:y="1"/>
      <w:rPr>
        <w:rStyle w:val="PageNumber"/>
      </w:rPr>
    </w:pPr>
  </w:p>
  <w:p w:rsidR="00733959" w:rsidRDefault="007339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BA3"/>
    <w:multiLevelType w:val="hybridMultilevel"/>
    <w:tmpl w:val="F39E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6B20D1"/>
    <w:multiLevelType w:val="multilevel"/>
    <w:tmpl w:val="FF68E2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78E33F4"/>
    <w:multiLevelType w:val="hybridMultilevel"/>
    <w:tmpl w:val="41220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B84AB3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3C661F6"/>
    <w:multiLevelType w:val="singleLevel"/>
    <w:tmpl w:val="F43889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5">
    <w:nsid w:val="3A7B31B7"/>
    <w:multiLevelType w:val="hybridMultilevel"/>
    <w:tmpl w:val="DA7ED1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8197310"/>
    <w:multiLevelType w:val="hybridMultilevel"/>
    <w:tmpl w:val="24F8AA4E"/>
    <w:lvl w:ilvl="0" w:tplc="8B442094">
      <w:start w:val="1"/>
      <w:numFmt w:val="decimal"/>
      <w:lvlText w:val="%1."/>
      <w:lvlJc w:val="left"/>
      <w:pPr>
        <w:tabs>
          <w:tab w:val="num" w:pos="1350"/>
        </w:tabs>
        <w:ind w:left="1350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BC6FC2"/>
    <w:multiLevelType w:val="hybridMultilevel"/>
    <w:tmpl w:val="38FE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E779E"/>
    <w:multiLevelType w:val="hybridMultilevel"/>
    <w:tmpl w:val="397CD972"/>
    <w:lvl w:ilvl="0" w:tplc="AE1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DFD4E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6F306063"/>
    <w:multiLevelType w:val="hybridMultilevel"/>
    <w:tmpl w:val="220C9CF2"/>
    <w:lvl w:ilvl="0" w:tplc="E5EE78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758B14DE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7054F55"/>
    <w:multiLevelType w:val="hybridMultilevel"/>
    <w:tmpl w:val="EEFC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EF45E8"/>
    <w:multiLevelType w:val="hybridMultilevel"/>
    <w:tmpl w:val="9400710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3"/>
  </w:num>
  <w:num w:numId="11">
    <w:abstractNumId w:val="1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4CD"/>
    <w:rsid w:val="00006138"/>
    <w:rsid w:val="000067E8"/>
    <w:rsid w:val="000159D9"/>
    <w:rsid w:val="00022A91"/>
    <w:rsid w:val="00033792"/>
    <w:rsid w:val="00033CA8"/>
    <w:rsid w:val="00041089"/>
    <w:rsid w:val="0005135E"/>
    <w:rsid w:val="0005451F"/>
    <w:rsid w:val="000561AB"/>
    <w:rsid w:val="000575D8"/>
    <w:rsid w:val="0006168F"/>
    <w:rsid w:val="00063C4C"/>
    <w:rsid w:val="000647DE"/>
    <w:rsid w:val="00066CA9"/>
    <w:rsid w:val="000726A9"/>
    <w:rsid w:val="000752E4"/>
    <w:rsid w:val="0007658D"/>
    <w:rsid w:val="0008238E"/>
    <w:rsid w:val="0008721E"/>
    <w:rsid w:val="00091087"/>
    <w:rsid w:val="000A046C"/>
    <w:rsid w:val="000A3C99"/>
    <w:rsid w:val="000B4397"/>
    <w:rsid w:val="000B65B0"/>
    <w:rsid w:val="000C0B42"/>
    <w:rsid w:val="000D2764"/>
    <w:rsid w:val="000D2C2D"/>
    <w:rsid w:val="000D4195"/>
    <w:rsid w:val="000D7B93"/>
    <w:rsid w:val="000E27BD"/>
    <w:rsid w:val="000E35E1"/>
    <w:rsid w:val="000E41B7"/>
    <w:rsid w:val="000E7D79"/>
    <w:rsid w:val="000F23F9"/>
    <w:rsid w:val="000F48F2"/>
    <w:rsid w:val="000F5A2B"/>
    <w:rsid w:val="00103B51"/>
    <w:rsid w:val="00103D8D"/>
    <w:rsid w:val="00107FC2"/>
    <w:rsid w:val="001126E2"/>
    <w:rsid w:val="00112FE0"/>
    <w:rsid w:val="0011316E"/>
    <w:rsid w:val="00116463"/>
    <w:rsid w:val="00121C75"/>
    <w:rsid w:val="00122368"/>
    <w:rsid w:val="00124534"/>
    <w:rsid w:val="00125BDB"/>
    <w:rsid w:val="00127789"/>
    <w:rsid w:val="00132201"/>
    <w:rsid w:val="00134691"/>
    <w:rsid w:val="001347DE"/>
    <w:rsid w:val="00137342"/>
    <w:rsid w:val="001459E0"/>
    <w:rsid w:val="00146924"/>
    <w:rsid w:val="00146CB5"/>
    <w:rsid w:val="001474BC"/>
    <w:rsid w:val="00151A8B"/>
    <w:rsid w:val="00153813"/>
    <w:rsid w:val="001540DD"/>
    <w:rsid w:val="001551E6"/>
    <w:rsid w:val="00155A7A"/>
    <w:rsid w:val="001618A8"/>
    <w:rsid w:val="00164A18"/>
    <w:rsid w:val="00167EC3"/>
    <w:rsid w:val="00174FAF"/>
    <w:rsid w:val="00177F14"/>
    <w:rsid w:val="0018163F"/>
    <w:rsid w:val="0018221E"/>
    <w:rsid w:val="00182730"/>
    <w:rsid w:val="00183101"/>
    <w:rsid w:val="00183DA4"/>
    <w:rsid w:val="00187174"/>
    <w:rsid w:val="001979A9"/>
    <w:rsid w:val="00197A27"/>
    <w:rsid w:val="001B2F68"/>
    <w:rsid w:val="001B3294"/>
    <w:rsid w:val="001B5012"/>
    <w:rsid w:val="001B775A"/>
    <w:rsid w:val="001C40ED"/>
    <w:rsid w:val="001C5B5A"/>
    <w:rsid w:val="001D3CEB"/>
    <w:rsid w:val="001E24C3"/>
    <w:rsid w:val="001F303B"/>
    <w:rsid w:val="001F3CD0"/>
    <w:rsid w:val="00207220"/>
    <w:rsid w:val="00207715"/>
    <w:rsid w:val="00211976"/>
    <w:rsid w:val="00213A9E"/>
    <w:rsid w:val="002322EC"/>
    <w:rsid w:val="00232504"/>
    <w:rsid w:val="00232961"/>
    <w:rsid w:val="00233609"/>
    <w:rsid w:val="0023490B"/>
    <w:rsid w:val="00243FFC"/>
    <w:rsid w:val="002462FE"/>
    <w:rsid w:val="002472A3"/>
    <w:rsid w:val="00253FE1"/>
    <w:rsid w:val="00260B3C"/>
    <w:rsid w:val="00264689"/>
    <w:rsid w:val="00273A38"/>
    <w:rsid w:val="00276D63"/>
    <w:rsid w:val="00276D8F"/>
    <w:rsid w:val="00277C0D"/>
    <w:rsid w:val="00280A36"/>
    <w:rsid w:val="002902DB"/>
    <w:rsid w:val="0029207A"/>
    <w:rsid w:val="002923C5"/>
    <w:rsid w:val="00294924"/>
    <w:rsid w:val="00297CFF"/>
    <w:rsid w:val="002A019A"/>
    <w:rsid w:val="002A1A24"/>
    <w:rsid w:val="002A2812"/>
    <w:rsid w:val="002A3069"/>
    <w:rsid w:val="002A7928"/>
    <w:rsid w:val="002A79A0"/>
    <w:rsid w:val="002B001F"/>
    <w:rsid w:val="002C2010"/>
    <w:rsid w:val="002C42FF"/>
    <w:rsid w:val="002C4D96"/>
    <w:rsid w:val="002D0920"/>
    <w:rsid w:val="002D3A2C"/>
    <w:rsid w:val="002D5369"/>
    <w:rsid w:val="002E1C44"/>
    <w:rsid w:val="002E6845"/>
    <w:rsid w:val="00301A91"/>
    <w:rsid w:val="003021CE"/>
    <w:rsid w:val="00302D11"/>
    <w:rsid w:val="00305C3F"/>
    <w:rsid w:val="0030634F"/>
    <w:rsid w:val="00310E3C"/>
    <w:rsid w:val="00312E16"/>
    <w:rsid w:val="00314A7C"/>
    <w:rsid w:val="00315292"/>
    <w:rsid w:val="00315CB4"/>
    <w:rsid w:val="00320700"/>
    <w:rsid w:val="00324819"/>
    <w:rsid w:val="003249E9"/>
    <w:rsid w:val="00332B03"/>
    <w:rsid w:val="00332F4E"/>
    <w:rsid w:val="003442AA"/>
    <w:rsid w:val="00353DD7"/>
    <w:rsid w:val="003550BB"/>
    <w:rsid w:val="00355728"/>
    <w:rsid w:val="00362EB7"/>
    <w:rsid w:val="00366517"/>
    <w:rsid w:val="00371711"/>
    <w:rsid w:val="00373664"/>
    <w:rsid w:val="00374F3A"/>
    <w:rsid w:val="00376082"/>
    <w:rsid w:val="00382441"/>
    <w:rsid w:val="00384C7E"/>
    <w:rsid w:val="00391353"/>
    <w:rsid w:val="0039282A"/>
    <w:rsid w:val="00395A59"/>
    <w:rsid w:val="00397414"/>
    <w:rsid w:val="003976D7"/>
    <w:rsid w:val="003A2C5B"/>
    <w:rsid w:val="003A3238"/>
    <w:rsid w:val="003A41F0"/>
    <w:rsid w:val="003A53B4"/>
    <w:rsid w:val="003A6BC0"/>
    <w:rsid w:val="003A7355"/>
    <w:rsid w:val="003B5F30"/>
    <w:rsid w:val="003C0937"/>
    <w:rsid w:val="003C56BC"/>
    <w:rsid w:val="003C7BE8"/>
    <w:rsid w:val="003D13E9"/>
    <w:rsid w:val="003D58DD"/>
    <w:rsid w:val="003D774D"/>
    <w:rsid w:val="003E34CD"/>
    <w:rsid w:val="003E48B2"/>
    <w:rsid w:val="003E49CC"/>
    <w:rsid w:val="003E4F20"/>
    <w:rsid w:val="003F0770"/>
    <w:rsid w:val="003F0B17"/>
    <w:rsid w:val="003F0D32"/>
    <w:rsid w:val="0040633A"/>
    <w:rsid w:val="00414656"/>
    <w:rsid w:val="004147BE"/>
    <w:rsid w:val="00433385"/>
    <w:rsid w:val="004336F6"/>
    <w:rsid w:val="004337E5"/>
    <w:rsid w:val="00433A88"/>
    <w:rsid w:val="00434904"/>
    <w:rsid w:val="00443BCD"/>
    <w:rsid w:val="00444118"/>
    <w:rsid w:val="00444570"/>
    <w:rsid w:val="004500E7"/>
    <w:rsid w:val="0045587A"/>
    <w:rsid w:val="004635AE"/>
    <w:rsid w:val="004637AB"/>
    <w:rsid w:val="004637C7"/>
    <w:rsid w:val="00463C22"/>
    <w:rsid w:val="0047376E"/>
    <w:rsid w:val="004811EF"/>
    <w:rsid w:val="00484E7A"/>
    <w:rsid w:val="00485C4A"/>
    <w:rsid w:val="00493EDE"/>
    <w:rsid w:val="004A35C7"/>
    <w:rsid w:val="004A4DC3"/>
    <w:rsid w:val="004B0032"/>
    <w:rsid w:val="004B3BBD"/>
    <w:rsid w:val="004B7887"/>
    <w:rsid w:val="004C03BE"/>
    <w:rsid w:val="004C04EF"/>
    <w:rsid w:val="004C252D"/>
    <w:rsid w:val="004C54FE"/>
    <w:rsid w:val="004C648F"/>
    <w:rsid w:val="004D29BC"/>
    <w:rsid w:val="004D4B6E"/>
    <w:rsid w:val="004E09B0"/>
    <w:rsid w:val="004F01E6"/>
    <w:rsid w:val="004F274F"/>
    <w:rsid w:val="00501EEA"/>
    <w:rsid w:val="00510E04"/>
    <w:rsid w:val="0051109D"/>
    <w:rsid w:val="005114E6"/>
    <w:rsid w:val="00513997"/>
    <w:rsid w:val="00515B3B"/>
    <w:rsid w:val="00517651"/>
    <w:rsid w:val="0052371E"/>
    <w:rsid w:val="005326D2"/>
    <w:rsid w:val="00533163"/>
    <w:rsid w:val="005373D0"/>
    <w:rsid w:val="00546C8D"/>
    <w:rsid w:val="0055020C"/>
    <w:rsid w:val="00552D30"/>
    <w:rsid w:val="00553BE9"/>
    <w:rsid w:val="00556EAB"/>
    <w:rsid w:val="00557007"/>
    <w:rsid w:val="00561348"/>
    <w:rsid w:val="00570748"/>
    <w:rsid w:val="005742F5"/>
    <w:rsid w:val="00590B4F"/>
    <w:rsid w:val="00591BC2"/>
    <w:rsid w:val="0059753F"/>
    <w:rsid w:val="005B4F28"/>
    <w:rsid w:val="005B5D98"/>
    <w:rsid w:val="005C01CC"/>
    <w:rsid w:val="005C0B2D"/>
    <w:rsid w:val="005C2191"/>
    <w:rsid w:val="005C4198"/>
    <w:rsid w:val="005C6038"/>
    <w:rsid w:val="005D37A5"/>
    <w:rsid w:val="005D3FE2"/>
    <w:rsid w:val="005D62D5"/>
    <w:rsid w:val="005E140F"/>
    <w:rsid w:val="005E2EB6"/>
    <w:rsid w:val="005E3D79"/>
    <w:rsid w:val="005E7CA3"/>
    <w:rsid w:val="005F0099"/>
    <w:rsid w:val="00601448"/>
    <w:rsid w:val="0060231B"/>
    <w:rsid w:val="006146A7"/>
    <w:rsid w:val="0061503C"/>
    <w:rsid w:val="0061755D"/>
    <w:rsid w:val="00625E5F"/>
    <w:rsid w:val="00627F01"/>
    <w:rsid w:val="006323ED"/>
    <w:rsid w:val="00635806"/>
    <w:rsid w:val="00642918"/>
    <w:rsid w:val="006430E3"/>
    <w:rsid w:val="006573F8"/>
    <w:rsid w:val="006603A5"/>
    <w:rsid w:val="00661FA2"/>
    <w:rsid w:val="00662B61"/>
    <w:rsid w:val="00665242"/>
    <w:rsid w:val="00665D8C"/>
    <w:rsid w:val="00673149"/>
    <w:rsid w:val="00675E17"/>
    <w:rsid w:val="006801B1"/>
    <w:rsid w:val="00685FBA"/>
    <w:rsid w:val="00690D05"/>
    <w:rsid w:val="00692E70"/>
    <w:rsid w:val="006970EB"/>
    <w:rsid w:val="006A4880"/>
    <w:rsid w:val="006A7AC5"/>
    <w:rsid w:val="006B0C0D"/>
    <w:rsid w:val="006B1415"/>
    <w:rsid w:val="006C458E"/>
    <w:rsid w:val="006C73CD"/>
    <w:rsid w:val="006D6785"/>
    <w:rsid w:val="006D7085"/>
    <w:rsid w:val="006D79F4"/>
    <w:rsid w:val="006E09EC"/>
    <w:rsid w:val="006E2101"/>
    <w:rsid w:val="006E2B76"/>
    <w:rsid w:val="006E3207"/>
    <w:rsid w:val="006F07CC"/>
    <w:rsid w:val="006F10ED"/>
    <w:rsid w:val="006F45B3"/>
    <w:rsid w:val="006F61D8"/>
    <w:rsid w:val="0070117A"/>
    <w:rsid w:val="00702D07"/>
    <w:rsid w:val="00703F17"/>
    <w:rsid w:val="007064E4"/>
    <w:rsid w:val="00707B8E"/>
    <w:rsid w:val="0071052E"/>
    <w:rsid w:val="00722B8B"/>
    <w:rsid w:val="00725E6A"/>
    <w:rsid w:val="00726AA3"/>
    <w:rsid w:val="00727345"/>
    <w:rsid w:val="00733959"/>
    <w:rsid w:val="00735E7C"/>
    <w:rsid w:val="00743674"/>
    <w:rsid w:val="00746AE5"/>
    <w:rsid w:val="00746EC5"/>
    <w:rsid w:val="00753317"/>
    <w:rsid w:val="00753728"/>
    <w:rsid w:val="00753974"/>
    <w:rsid w:val="007560A8"/>
    <w:rsid w:val="00757AC1"/>
    <w:rsid w:val="00761FBD"/>
    <w:rsid w:val="00762073"/>
    <w:rsid w:val="00774446"/>
    <w:rsid w:val="007829C1"/>
    <w:rsid w:val="00785DC6"/>
    <w:rsid w:val="00794E7A"/>
    <w:rsid w:val="007A02A0"/>
    <w:rsid w:val="007A757A"/>
    <w:rsid w:val="007B0F7E"/>
    <w:rsid w:val="007C1B73"/>
    <w:rsid w:val="007C44F3"/>
    <w:rsid w:val="007C4FBA"/>
    <w:rsid w:val="007C5962"/>
    <w:rsid w:val="007D0304"/>
    <w:rsid w:val="007D2A7E"/>
    <w:rsid w:val="007D4BA9"/>
    <w:rsid w:val="007D57DA"/>
    <w:rsid w:val="007D7598"/>
    <w:rsid w:val="007F2517"/>
    <w:rsid w:val="007F2B85"/>
    <w:rsid w:val="007F376C"/>
    <w:rsid w:val="007F40CF"/>
    <w:rsid w:val="00801B21"/>
    <w:rsid w:val="00802AEC"/>
    <w:rsid w:val="008061A3"/>
    <w:rsid w:val="0080770D"/>
    <w:rsid w:val="00810FDB"/>
    <w:rsid w:val="008114CF"/>
    <w:rsid w:val="00814983"/>
    <w:rsid w:val="008150A7"/>
    <w:rsid w:val="008151DE"/>
    <w:rsid w:val="0081584A"/>
    <w:rsid w:val="00816711"/>
    <w:rsid w:val="00816D3F"/>
    <w:rsid w:val="008308DC"/>
    <w:rsid w:val="008330B8"/>
    <w:rsid w:val="008363F5"/>
    <w:rsid w:val="00844A21"/>
    <w:rsid w:val="00844B7B"/>
    <w:rsid w:val="008525FE"/>
    <w:rsid w:val="00856D6A"/>
    <w:rsid w:val="00862157"/>
    <w:rsid w:val="0086577C"/>
    <w:rsid w:val="00866F08"/>
    <w:rsid w:val="0087039B"/>
    <w:rsid w:val="008704E3"/>
    <w:rsid w:val="00872198"/>
    <w:rsid w:val="00872420"/>
    <w:rsid w:val="00883693"/>
    <w:rsid w:val="00886353"/>
    <w:rsid w:val="00892201"/>
    <w:rsid w:val="008928B4"/>
    <w:rsid w:val="00895046"/>
    <w:rsid w:val="008A22F7"/>
    <w:rsid w:val="008A2C14"/>
    <w:rsid w:val="008A372B"/>
    <w:rsid w:val="008A6F81"/>
    <w:rsid w:val="008B60D0"/>
    <w:rsid w:val="008B67DB"/>
    <w:rsid w:val="008B7D09"/>
    <w:rsid w:val="008C4A45"/>
    <w:rsid w:val="008C533C"/>
    <w:rsid w:val="008D3761"/>
    <w:rsid w:val="008E1000"/>
    <w:rsid w:val="008E4D94"/>
    <w:rsid w:val="008E5B92"/>
    <w:rsid w:val="008E617A"/>
    <w:rsid w:val="008E7141"/>
    <w:rsid w:val="008F1772"/>
    <w:rsid w:val="008F2FFD"/>
    <w:rsid w:val="008F7BEF"/>
    <w:rsid w:val="008F7E2F"/>
    <w:rsid w:val="00902D11"/>
    <w:rsid w:val="009052E0"/>
    <w:rsid w:val="009121B8"/>
    <w:rsid w:val="00913B8E"/>
    <w:rsid w:val="00917FB3"/>
    <w:rsid w:val="0093385F"/>
    <w:rsid w:val="009369C4"/>
    <w:rsid w:val="00936D76"/>
    <w:rsid w:val="00946846"/>
    <w:rsid w:val="00953856"/>
    <w:rsid w:val="00953A45"/>
    <w:rsid w:val="009551F1"/>
    <w:rsid w:val="009557A7"/>
    <w:rsid w:val="0096364A"/>
    <w:rsid w:val="00967F57"/>
    <w:rsid w:val="00974E38"/>
    <w:rsid w:val="0097591A"/>
    <w:rsid w:val="0099254A"/>
    <w:rsid w:val="00992746"/>
    <w:rsid w:val="00994C2F"/>
    <w:rsid w:val="009A52BE"/>
    <w:rsid w:val="009A6642"/>
    <w:rsid w:val="009A6AF5"/>
    <w:rsid w:val="009B2504"/>
    <w:rsid w:val="009B53D7"/>
    <w:rsid w:val="009B58DA"/>
    <w:rsid w:val="009C384B"/>
    <w:rsid w:val="009C404B"/>
    <w:rsid w:val="009D2A1B"/>
    <w:rsid w:val="009D7861"/>
    <w:rsid w:val="009E0DE4"/>
    <w:rsid w:val="009E1D96"/>
    <w:rsid w:val="009E5CA9"/>
    <w:rsid w:val="009F78B2"/>
    <w:rsid w:val="00A065F5"/>
    <w:rsid w:val="00A07EAA"/>
    <w:rsid w:val="00A10385"/>
    <w:rsid w:val="00A1552B"/>
    <w:rsid w:val="00A16378"/>
    <w:rsid w:val="00A45575"/>
    <w:rsid w:val="00A46350"/>
    <w:rsid w:val="00A56795"/>
    <w:rsid w:val="00A57514"/>
    <w:rsid w:val="00A60205"/>
    <w:rsid w:val="00A604FC"/>
    <w:rsid w:val="00A60A38"/>
    <w:rsid w:val="00A6180C"/>
    <w:rsid w:val="00A633CB"/>
    <w:rsid w:val="00A65131"/>
    <w:rsid w:val="00A66D35"/>
    <w:rsid w:val="00A67A23"/>
    <w:rsid w:val="00A72238"/>
    <w:rsid w:val="00A77D2F"/>
    <w:rsid w:val="00A820A3"/>
    <w:rsid w:val="00A86836"/>
    <w:rsid w:val="00A9698D"/>
    <w:rsid w:val="00AB1B6E"/>
    <w:rsid w:val="00AB4C01"/>
    <w:rsid w:val="00AB5C7C"/>
    <w:rsid w:val="00AC014C"/>
    <w:rsid w:val="00AD398E"/>
    <w:rsid w:val="00AE2D0C"/>
    <w:rsid w:val="00AE3922"/>
    <w:rsid w:val="00AF1284"/>
    <w:rsid w:val="00B13530"/>
    <w:rsid w:val="00B14CD9"/>
    <w:rsid w:val="00B15EA1"/>
    <w:rsid w:val="00B16483"/>
    <w:rsid w:val="00B173C8"/>
    <w:rsid w:val="00B222E5"/>
    <w:rsid w:val="00B22627"/>
    <w:rsid w:val="00B27AB1"/>
    <w:rsid w:val="00B32970"/>
    <w:rsid w:val="00B442B3"/>
    <w:rsid w:val="00B4484D"/>
    <w:rsid w:val="00B51758"/>
    <w:rsid w:val="00B53C15"/>
    <w:rsid w:val="00B60F94"/>
    <w:rsid w:val="00B620A8"/>
    <w:rsid w:val="00B67B62"/>
    <w:rsid w:val="00B73C8C"/>
    <w:rsid w:val="00B82DC7"/>
    <w:rsid w:val="00B8341B"/>
    <w:rsid w:val="00B84450"/>
    <w:rsid w:val="00B91F91"/>
    <w:rsid w:val="00B9267D"/>
    <w:rsid w:val="00B95C92"/>
    <w:rsid w:val="00BA0798"/>
    <w:rsid w:val="00BA3F1B"/>
    <w:rsid w:val="00BA52CC"/>
    <w:rsid w:val="00BA7999"/>
    <w:rsid w:val="00BC01D1"/>
    <w:rsid w:val="00BC1CCB"/>
    <w:rsid w:val="00BC4194"/>
    <w:rsid w:val="00BC6993"/>
    <w:rsid w:val="00BD3A7E"/>
    <w:rsid w:val="00BE1ECD"/>
    <w:rsid w:val="00BE36C8"/>
    <w:rsid w:val="00BE5451"/>
    <w:rsid w:val="00BE64D4"/>
    <w:rsid w:val="00BF0EC5"/>
    <w:rsid w:val="00BF12E9"/>
    <w:rsid w:val="00BF169E"/>
    <w:rsid w:val="00BF39F7"/>
    <w:rsid w:val="00BF4018"/>
    <w:rsid w:val="00BF7D43"/>
    <w:rsid w:val="00C02839"/>
    <w:rsid w:val="00C03320"/>
    <w:rsid w:val="00C07BAA"/>
    <w:rsid w:val="00C1065A"/>
    <w:rsid w:val="00C13B5A"/>
    <w:rsid w:val="00C16B91"/>
    <w:rsid w:val="00C23410"/>
    <w:rsid w:val="00C256C0"/>
    <w:rsid w:val="00C30196"/>
    <w:rsid w:val="00C3250D"/>
    <w:rsid w:val="00C32D6D"/>
    <w:rsid w:val="00C41A0A"/>
    <w:rsid w:val="00C4777B"/>
    <w:rsid w:val="00C506CE"/>
    <w:rsid w:val="00C508C8"/>
    <w:rsid w:val="00C523F8"/>
    <w:rsid w:val="00C52AF1"/>
    <w:rsid w:val="00C61689"/>
    <w:rsid w:val="00C6268E"/>
    <w:rsid w:val="00C651C5"/>
    <w:rsid w:val="00C65503"/>
    <w:rsid w:val="00C66AD7"/>
    <w:rsid w:val="00C75476"/>
    <w:rsid w:val="00C754ED"/>
    <w:rsid w:val="00C7721B"/>
    <w:rsid w:val="00C82E7C"/>
    <w:rsid w:val="00C93CCD"/>
    <w:rsid w:val="00C94E40"/>
    <w:rsid w:val="00C951F3"/>
    <w:rsid w:val="00C953EB"/>
    <w:rsid w:val="00CA148A"/>
    <w:rsid w:val="00CA1FD5"/>
    <w:rsid w:val="00CA3D31"/>
    <w:rsid w:val="00CA6D3D"/>
    <w:rsid w:val="00CB0D32"/>
    <w:rsid w:val="00CB5B24"/>
    <w:rsid w:val="00CC47CE"/>
    <w:rsid w:val="00CC6995"/>
    <w:rsid w:val="00CE4E39"/>
    <w:rsid w:val="00CE528F"/>
    <w:rsid w:val="00CE7BD6"/>
    <w:rsid w:val="00CE7CA4"/>
    <w:rsid w:val="00CF0377"/>
    <w:rsid w:val="00CF063E"/>
    <w:rsid w:val="00CF705E"/>
    <w:rsid w:val="00CF7A65"/>
    <w:rsid w:val="00D07C33"/>
    <w:rsid w:val="00D10E3F"/>
    <w:rsid w:val="00D13BD9"/>
    <w:rsid w:val="00D1797F"/>
    <w:rsid w:val="00D20BB8"/>
    <w:rsid w:val="00D25CA9"/>
    <w:rsid w:val="00D25E0D"/>
    <w:rsid w:val="00D2779A"/>
    <w:rsid w:val="00D32F8A"/>
    <w:rsid w:val="00D33A69"/>
    <w:rsid w:val="00D37677"/>
    <w:rsid w:val="00D50D52"/>
    <w:rsid w:val="00D51362"/>
    <w:rsid w:val="00D640F0"/>
    <w:rsid w:val="00D6714B"/>
    <w:rsid w:val="00D75CF0"/>
    <w:rsid w:val="00D9127F"/>
    <w:rsid w:val="00D95FEA"/>
    <w:rsid w:val="00D96C86"/>
    <w:rsid w:val="00D97307"/>
    <w:rsid w:val="00DA23BB"/>
    <w:rsid w:val="00DA625B"/>
    <w:rsid w:val="00DB12CA"/>
    <w:rsid w:val="00DB472D"/>
    <w:rsid w:val="00DC6A2A"/>
    <w:rsid w:val="00DC7774"/>
    <w:rsid w:val="00DD2F20"/>
    <w:rsid w:val="00DD3C21"/>
    <w:rsid w:val="00DD7E24"/>
    <w:rsid w:val="00DF0F76"/>
    <w:rsid w:val="00E0089A"/>
    <w:rsid w:val="00E02379"/>
    <w:rsid w:val="00E0395C"/>
    <w:rsid w:val="00E04E91"/>
    <w:rsid w:val="00E0519E"/>
    <w:rsid w:val="00E1127F"/>
    <w:rsid w:val="00E121E5"/>
    <w:rsid w:val="00E139B4"/>
    <w:rsid w:val="00E14842"/>
    <w:rsid w:val="00E15E06"/>
    <w:rsid w:val="00E22B37"/>
    <w:rsid w:val="00E261FD"/>
    <w:rsid w:val="00E301FA"/>
    <w:rsid w:val="00E32431"/>
    <w:rsid w:val="00E345C8"/>
    <w:rsid w:val="00E37789"/>
    <w:rsid w:val="00E37893"/>
    <w:rsid w:val="00E4241F"/>
    <w:rsid w:val="00E44A0D"/>
    <w:rsid w:val="00E46CD3"/>
    <w:rsid w:val="00E50867"/>
    <w:rsid w:val="00E51826"/>
    <w:rsid w:val="00E55911"/>
    <w:rsid w:val="00E632C7"/>
    <w:rsid w:val="00E66435"/>
    <w:rsid w:val="00E7392D"/>
    <w:rsid w:val="00E748EE"/>
    <w:rsid w:val="00E761AC"/>
    <w:rsid w:val="00E84736"/>
    <w:rsid w:val="00E871B9"/>
    <w:rsid w:val="00EA14D9"/>
    <w:rsid w:val="00EA3126"/>
    <w:rsid w:val="00EA5AFA"/>
    <w:rsid w:val="00EB06E1"/>
    <w:rsid w:val="00EB0A39"/>
    <w:rsid w:val="00EB59B6"/>
    <w:rsid w:val="00EB70F3"/>
    <w:rsid w:val="00EC1D3A"/>
    <w:rsid w:val="00ED1718"/>
    <w:rsid w:val="00ED73C3"/>
    <w:rsid w:val="00ED7ABC"/>
    <w:rsid w:val="00EE4562"/>
    <w:rsid w:val="00EF09AF"/>
    <w:rsid w:val="00EF0DC8"/>
    <w:rsid w:val="00EF3BD6"/>
    <w:rsid w:val="00EF4E6C"/>
    <w:rsid w:val="00EF694F"/>
    <w:rsid w:val="00F005CB"/>
    <w:rsid w:val="00F01A8E"/>
    <w:rsid w:val="00F0787F"/>
    <w:rsid w:val="00F10A68"/>
    <w:rsid w:val="00F1507F"/>
    <w:rsid w:val="00F24584"/>
    <w:rsid w:val="00F30687"/>
    <w:rsid w:val="00F40621"/>
    <w:rsid w:val="00F443B2"/>
    <w:rsid w:val="00F449D7"/>
    <w:rsid w:val="00F51BED"/>
    <w:rsid w:val="00F61A7D"/>
    <w:rsid w:val="00F633BC"/>
    <w:rsid w:val="00F64488"/>
    <w:rsid w:val="00F66B25"/>
    <w:rsid w:val="00F73F00"/>
    <w:rsid w:val="00F73F47"/>
    <w:rsid w:val="00F82B6E"/>
    <w:rsid w:val="00F86FEB"/>
    <w:rsid w:val="00F904A3"/>
    <w:rsid w:val="00F93C4A"/>
    <w:rsid w:val="00F968B1"/>
    <w:rsid w:val="00FA0215"/>
    <w:rsid w:val="00FA0FD8"/>
    <w:rsid w:val="00FA17C2"/>
    <w:rsid w:val="00FA3F71"/>
    <w:rsid w:val="00FA6A0A"/>
    <w:rsid w:val="00FA709C"/>
    <w:rsid w:val="00FA74F7"/>
    <w:rsid w:val="00FB1308"/>
    <w:rsid w:val="00FB169E"/>
    <w:rsid w:val="00FB1797"/>
    <w:rsid w:val="00FC61F7"/>
    <w:rsid w:val="00FC7013"/>
    <w:rsid w:val="00FD7621"/>
    <w:rsid w:val="00FE2EBD"/>
    <w:rsid w:val="00FE3553"/>
    <w:rsid w:val="00FE3E15"/>
    <w:rsid w:val="00FF293A"/>
    <w:rsid w:val="00FF2FB9"/>
    <w:rsid w:val="00FF5781"/>
    <w:rsid w:val="00FF6B41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01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4018"/>
    <w:pPr>
      <w:keepNext/>
      <w:ind w:firstLine="720"/>
      <w:jc w:val="center"/>
      <w:outlineLvl w:val="0"/>
    </w:pPr>
    <w:rPr>
      <w:rFonts w:ascii="Arial" w:hAnsi="Arial" w:cs="Arial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44F3"/>
    <w:rPr>
      <w:rFonts w:ascii="Cambria" w:hAnsi="Cambria" w:cs="Cambria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BF4018"/>
    <w:pPr>
      <w:ind w:firstLine="720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F4018"/>
    <w:pPr>
      <w:ind w:firstLine="720"/>
    </w:pPr>
    <w:rPr>
      <w:rFonts w:ascii="Arial" w:hAnsi="Arial" w:cs="Arial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C44F3"/>
    <w:rPr>
      <w:rFonts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F4018"/>
    <w:pPr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44F3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F4018"/>
    <w:p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C44F3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E6643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363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44F3"/>
    <w:rPr>
      <w:rFonts w:cs="Times New Roman"/>
      <w:sz w:val="2"/>
      <w:szCs w:val="2"/>
    </w:rPr>
  </w:style>
  <w:style w:type="table" w:styleId="TableGrid">
    <w:name w:val="Table Grid"/>
    <w:basedOn w:val="TableNormal"/>
    <w:uiPriority w:val="99"/>
    <w:rsid w:val="00197A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Верхний колонтитул1"/>
    <w:basedOn w:val="Normal"/>
    <w:link w:val="HeaderChar"/>
    <w:uiPriority w:val="99"/>
    <w:rsid w:val="00D33A69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Верхний колонтитул1 Char"/>
    <w:basedOn w:val="DefaultParagraphFont"/>
    <w:link w:val="Header"/>
    <w:uiPriority w:val="99"/>
    <w:semiHidden/>
    <w:locked/>
    <w:rsid w:val="007C44F3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33A6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B329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4F3"/>
    <w:rPr>
      <w:rFonts w:cs="Times New Roman"/>
      <w:sz w:val="20"/>
      <w:szCs w:val="20"/>
    </w:rPr>
  </w:style>
  <w:style w:type="paragraph" w:customStyle="1" w:styleId="a">
    <w:name w:val="Содержимое таблицы"/>
    <w:basedOn w:val="Normal"/>
    <w:uiPriority w:val="99"/>
    <w:rsid w:val="004637AB"/>
    <w:pPr>
      <w:widowControl w:val="0"/>
      <w:suppressLineNumbers/>
      <w:suppressAutoHyphens/>
    </w:pPr>
    <w:rPr>
      <w:rFonts w:ascii="Arial" w:eastAsia="Arial Unicode MS" w:hAnsi="Arial" w:cs="Arial"/>
      <w:kern w:val="2"/>
      <w:lang w:eastAsia="ar-SA"/>
    </w:rPr>
  </w:style>
  <w:style w:type="paragraph" w:customStyle="1" w:styleId="a0">
    <w:name w:val="Знак"/>
    <w:basedOn w:val="Normal"/>
    <w:uiPriority w:val="99"/>
    <w:rsid w:val="00735E7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ListParagraph">
    <w:name w:val="List Paragraph"/>
    <w:basedOn w:val="Normal"/>
    <w:uiPriority w:val="99"/>
    <w:qFormat/>
    <w:rsid w:val="008F7E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1">
    <w:name w:val="Знак Знак Знак Знак"/>
    <w:basedOn w:val="Normal"/>
    <w:uiPriority w:val="99"/>
    <w:rsid w:val="006E09EC"/>
    <w:rPr>
      <w:rFonts w:ascii="Verdana" w:hAnsi="Verdana" w:cs="Verdana"/>
      <w:lang w:val="en-US" w:eastAsia="en-US"/>
    </w:rPr>
  </w:style>
  <w:style w:type="character" w:customStyle="1" w:styleId="11">
    <w:name w:val="Верхний колонтитул1 Знак Знак1"/>
    <w:basedOn w:val="DefaultParagraphFont"/>
    <w:uiPriority w:val="99"/>
    <w:rsid w:val="00A65131"/>
    <w:rPr>
      <w:rFonts w:cs="Times New Roman"/>
      <w:lang w:val="ru-RU" w:eastAsia="ru-RU"/>
    </w:rPr>
  </w:style>
  <w:style w:type="paragraph" w:styleId="NoSpacing">
    <w:name w:val="No Spacing"/>
    <w:link w:val="NoSpacingChar"/>
    <w:uiPriority w:val="99"/>
    <w:qFormat/>
    <w:rsid w:val="007F2517"/>
  </w:style>
  <w:style w:type="character" w:customStyle="1" w:styleId="NoSpacingChar">
    <w:name w:val="No Spacing Char"/>
    <w:link w:val="NoSpacing"/>
    <w:uiPriority w:val="99"/>
    <w:locked/>
    <w:rsid w:val="007F2517"/>
    <w:rPr>
      <w:sz w:val="22"/>
      <w:lang w:val="ru-RU" w:eastAsia="ru-RU"/>
    </w:rPr>
  </w:style>
  <w:style w:type="paragraph" w:customStyle="1" w:styleId="ConsPlusNormal">
    <w:name w:val="ConsPlusNormal"/>
    <w:uiPriority w:val="99"/>
    <w:rsid w:val="000647D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Normal"/>
    <w:uiPriority w:val="99"/>
    <w:rsid w:val="000647DE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uiPriority w:val="99"/>
    <w:rsid w:val="000647DE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647DE"/>
    <w:rPr>
      <w:rFonts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0647DE"/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485D02"/>
    <w:rPr>
      <w:sz w:val="20"/>
      <w:szCs w:val="20"/>
    </w:rPr>
  </w:style>
  <w:style w:type="character" w:customStyle="1" w:styleId="1">
    <w:name w:val="Текст концевой сноски Знак1"/>
    <w:basedOn w:val="DefaultParagraphFont"/>
    <w:link w:val="EndnoteText"/>
    <w:uiPriority w:val="99"/>
    <w:semiHidden/>
    <w:locked/>
    <w:rsid w:val="000647DE"/>
    <w:rPr>
      <w:rFonts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0647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7D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647DE"/>
    <w:rPr>
      <w:rFonts w:cs="Times New Roman"/>
      <w:vertAlign w:val="superscript"/>
    </w:rPr>
  </w:style>
  <w:style w:type="paragraph" w:customStyle="1" w:styleId="10">
    <w:name w:val="Обычный1"/>
    <w:uiPriority w:val="99"/>
    <w:rsid w:val="000647DE"/>
    <w:pPr>
      <w:widowControl w:val="0"/>
      <w:snapToGrid w:val="0"/>
      <w:spacing w:before="100" w:after="100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9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F9B244C42B83E05685ADD1CE26E3E2485E68B929DA29037565141885A3751FD8B7BE58650C590FDA95AH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consultantplus://offline/ref=2F9B244C42B83E05685ADD1CE26E3E2485E68B929DA29037565141885A3751FD8B7BE58650C590FBA95C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consultantplus://offline/ref=2F9B244C42B83E05685ADD1CE26E3E2485E68B929DA29037565141885A3751FD8B7BE58650C590FDA95AH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consultantplus://offline/ref=2F9B244C42B83E05685ADD1CE26E3E2485E68B929DA29037565141885A3751FD8B7BE58650C590FBA95CH" TargetMode="Externa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19</Pages>
  <Words>4677</Words>
  <Characters>26659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города</dc:creator>
  <cp:keywords/>
  <dc:description/>
  <cp:lastModifiedBy>mahinistka</cp:lastModifiedBy>
  <cp:revision>18</cp:revision>
  <cp:lastPrinted>2017-11-17T07:31:00Z</cp:lastPrinted>
  <dcterms:created xsi:type="dcterms:W3CDTF">2017-12-25T09:54:00Z</dcterms:created>
  <dcterms:modified xsi:type="dcterms:W3CDTF">2018-01-15T08:05:00Z</dcterms:modified>
</cp:coreProperties>
</file>